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4A501BD8"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AD7DC3">
              <w:t>1</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AD7DC3">
              <w:rPr>
                <w:sz w:val="32"/>
              </w:rPr>
              <w:t>08</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3B63B59D" w14:textId="437ACCB3" w:rsidR="002E5118"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2E5118">
        <w:t>Foreword</w:t>
      </w:r>
      <w:r w:rsidR="002E5118">
        <w:tab/>
      </w:r>
      <w:r w:rsidR="002E5118">
        <w:fldChar w:fldCharType="begin"/>
      </w:r>
      <w:r w:rsidR="002E5118">
        <w:instrText xml:space="preserve"> PAGEREF _Toc81507121 \h </w:instrText>
      </w:r>
      <w:r w:rsidR="002E5118">
        <w:fldChar w:fldCharType="separate"/>
      </w:r>
      <w:r w:rsidR="002E5118">
        <w:t>6</w:t>
      </w:r>
      <w:r w:rsidR="002E5118">
        <w:fldChar w:fldCharType="end"/>
      </w:r>
    </w:p>
    <w:p w14:paraId="7B3B1189" w14:textId="387E8513" w:rsidR="002E5118" w:rsidRDefault="002E5118">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_Toc81507122 \h </w:instrText>
      </w:r>
      <w:r>
        <w:fldChar w:fldCharType="separate"/>
      </w:r>
      <w:r>
        <w:t>8</w:t>
      </w:r>
      <w:r>
        <w:fldChar w:fldCharType="end"/>
      </w:r>
    </w:p>
    <w:p w14:paraId="241CBC3E" w14:textId="5533A975" w:rsidR="002E5118" w:rsidRDefault="002E5118">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_Toc81507123 \h </w:instrText>
      </w:r>
      <w:r>
        <w:fldChar w:fldCharType="separate"/>
      </w:r>
      <w:r>
        <w:t>9</w:t>
      </w:r>
      <w:r>
        <w:fldChar w:fldCharType="end"/>
      </w:r>
    </w:p>
    <w:p w14:paraId="7D6E5995" w14:textId="5DED33F6" w:rsidR="002E5118" w:rsidRDefault="002E5118">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_Toc81507124 \h </w:instrText>
      </w:r>
      <w:r>
        <w:fldChar w:fldCharType="separate"/>
      </w:r>
      <w:r>
        <w:t>10</w:t>
      </w:r>
      <w:r>
        <w:fldChar w:fldCharType="end"/>
      </w:r>
    </w:p>
    <w:p w14:paraId="0D6F98C7" w14:textId="6B8BAF83" w:rsidR="002E5118" w:rsidRDefault="002E5118">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_Toc81507125 \h </w:instrText>
      </w:r>
      <w:r>
        <w:fldChar w:fldCharType="separate"/>
      </w:r>
      <w:r>
        <w:t>10</w:t>
      </w:r>
      <w:r>
        <w:fldChar w:fldCharType="end"/>
      </w:r>
    </w:p>
    <w:p w14:paraId="0D44B049" w14:textId="498A7AFA" w:rsidR="002E5118" w:rsidRDefault="002E5118">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_Toc81507126 \h </w:instrText>
      </w:r>
      <w:r>
        <w:fldChar w:fldCharType="separate"/>
      </w:r>
      <w:r>
        <w:t>10</w:t>
      </w:r>
      <w:r>
        <w:fldChar w:fldCharType="end"/>
      </w:r>
    </w:p>
    <w:p w14:paraId="1F2B9785" w14:textId="6FB4E343" w:rsidR="002E5118" w:rsidRDefault="002E5118">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_Toc81507127 \h </w:instrText>
      </w:r>
      <w:r>
        <w:fldChar w:fldCharType="separate"/>
      </w:r>
      <w:r>
        <w:t>10</w:t>
      </w:r>
      <w:r>
        <w:fldChar w:fldCharType="end"/>
      </w:r>
    </w:p>
    <w:p w14:paraId="6660893A" w14:textId="0707FC27" w:rsidR="002E5118" w:rsidRDefault="002E5118">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_Toc81507128 \h </w:instrText>
      </w:r>
      <w:r>
        <w:fldChar w:fldCharType="separate"/>
      </w:r>
      <w:r>
        <w:t>11</w:t>
      </w:r>
      <w:r>
        <w:fldChar w:fldCharType="end"/>
      </w:r>
    </w:p>
    <w:p w14:paraId="207D73F4" w14:textId="2DD454CE" w:rsidR="002E5118" w:rsidRDefault="002E5118">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_Toc81507129 \h </w:instrText>
      </w:r>
      <w:r>
        <w:fldChar w:fldCharType="separate"/>
      </w:r>
      <w:r>
        <w:t>12</w:t>
      </w:r>
      <w:r>
        <w:fldChar w:fldCharType="end"/>
      </w:r>
    </w:p>
    <w:p w14:paraId="07D6111D" w14:textId="56E90486" w:rsidR="002E5118" w:rsidRDefault="002E5118">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_Toc81507130 \h </w:instrText>
      </w:r>
      <w:r>
        <w:fldChar w:fldCharType="separate"/>
      </w:r>
      <w:r>
        <w:t>12</w:t>
      </w:r>
      <w:r>
        <w:fldChar w:fldCharType="end"/>
      </w:r>
    </w:p>
    <w:p w14:paraId="3A5B453A" w14:textId="0259D968" w:rsidR="002E5118" w:rsidRDefault="002E5118">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_Toc81507131 \h </w:instrText>
      </w:r>
      <w:r>
        <w:fldChar w:fldCharType="separate"/>
      </w:r>
      <w:r>
        <w:t>12</w:t>
      </w:r>
      <w:r>
        <w:fldChar w:fldCharType="end"/>
      </w:r>
    </w:p>
    <w:p w14:paraId="5A7B84AE" w14:textId="03AE3820" w:rsidR="002E5118" w:rsidRDefault="002E5118">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_Toc81507132 \h </w:instrText>
      </w:r>
      <w:r>
        <w:fldChar w:fldCharType="separate"/>
      </w:r>
      <w:r>
        <w:t>13</w:t>
      </w:r>
      <w:r>
        <w:fldChar w:fldCharType="end"/>
      </w:r>
    </w:p>
    <w:p w14:paraId="4F9DF368" w14:textId="222DF296" w:rsidR="002E5118" w:rsidRDefault="002E5118">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_Toc81507133 \h </w:instrText>
      </w:r>
      <w:r>
        <w:fldChar w:fldCharType="separate"/>
      </w:r>
      <w:r>
        <w:t>13</w:t>
      </w:r>
      <w:r>
        <w:fldChar w:fldCharType="end"/>
      </w:r>
    </w:p>
    <w:p w14:paraId="798FC1B5" w14:textId="54B1B30A" w:rsidR="002E5118" w:rsidRDefault="002E5118">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_Toc81507134 \h </w:instrText>
      </w:r>
      <w:r>
        <w:fldChar w:fldCharType="separate"/>
      </w:r>
      <w:r>
        <w:t>14</w:t>
      </w:r>
      <w:r>
        <w:fldChar w:fldCharType="end"/>
      </w:r>
    </w:p>
    <w:p w14:paraId="1B07304C" w14:textId="36789A52" w:rsidR="002E5118" w:rsidRDefault="002E5118">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_Toc81507135 \h </w:instrText>
      </w:r>
      <w:r>
        <w:fldChar w:fldCharType="separate"/>
      </w:r>
      <w:r>
        <w:t>16</w:t>
      </w:r>
      <w:r>
        <w:fldChar w:fldCharType="end"/>
      </w:r>
    </w:p>
    <w:p w14:paraId="7DD48AAE" w14:textId="7D9F92B9" w:rsidR="002E5118" w:rsidRDefault="002E5118">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and CFFDNF</w:t>
      </w:r>
      <w:r>
        <w:tab/>
      </w:r>
      <w:r>
        <w:fldChar w:fldCharType="begin"/>
      </w:r>
      <w:r>
        <w:instrText xml:space="preserve"> PAGEREF _Toc81507136 \h </w:instrText>
      </w:r>
      <w:r>
        <w:fldChar w:fldCharType="separate"/>
      </w:r>
      <w:r>
        <w:t>23</w:t>
      </w:r>
      <w:r>
        <w:fldChar w:fldCharType="end"/>
      </w:r>
    </w:p>
    <w:p w14:paraId="5DD92274" w14:textId="56E07D7C" w:rsidR="002E5118" w:rsidRDefault="002E5118">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_Toc81507137 \h </w:instrText>
      </w:r>
      <w:r>
        <w:fldChar w:fldCharType="separate"/>
      </w:r>
      <w:r>
        <w:t>25</w:t>
      </w:r>
      <w:r>
        <w:fldChar w:fldCharType="end"/>
      </w:r>
    </w:p>
    <w:p w14:paraId="6E0BB60C" w14:textId="0A0E0F13" w:rsidR="002E5118" w:rsidRDefault="002E5118">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and CFFNF</w:t>
      </w:r>
      <w:r>
        <w:tab/>
      </w:r>
      <w:r>
        <w:fldChar w:fldCharType="begin"/>
      </w:r>
      <w:r>
        <w:instrText xml:space="preserve"> PAGEREF _Toc81507138 \h </w:instrText>
      </w:r>
      <w:r>
        <w:fldChar w:fldCharType="separate"/>
      </w:r>
      <w:r>
        <w:t>27</w:t>
      </w:r>
      <w:r>
        <w:fldChar w:fldCharType="end"/>
      </w:r>
    </w:p>
    <w:p w14:paraId="5253D881" w14:textId="2E5D1945" w:rsidR="002E5118" w:rsidRDefault="002E5118">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_Toc81507139 \h </w:instrText>
      </w:r>
      <w:r>
        <w:fldChar w:fldCharType="separate"/>
      </w:r>
      <w:r>
        <w:t>31</w:t>
      </w:r>
      <w:r>
        <w:fldChar w:fldCharType="end"/>
      </w:r>
    </w:p>
    <w:p w14:paraId="75A5A74C" w14:textId="7490B823" w:rsidR="002E5118" w:rsidRDefault="002E5118">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_Toc81507140 \h </w:instrText>
      </w:r>
      <w:r>
        <w:fldChar w:fldCharType="separate"/>
      </w:r>
      <w:r>
        <w:t>32</w:t>
      </w:r>
      <w:r>
        <w:fldChar w:fldCharType="end"/>
      </w:r>
    </w:p>
    <w:p w14:paraId="6F101806" w14:textId="58130E07" w:rsidR="002E5118" w:rsidRDefault="002E5118">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_Toc81507141 \h </w:instrText>
      </w:r>
      <w:r>
        <w:fldChar w:fldCharType="separate"/>
      </w:r>
      <w:r>
        <w:t>47</w:t>
      </w:r>
      <w:r>
        <w:fldChar w:fldCharType="end"/>
      </w:r>
    </w:p>
    <w:p w14:paraId="5776A37A" w14:textId="027AD491" w:rsidR="002E5118" w:rsidRDefault="002E5118">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_Toc81507142 \h </w:instrText>
      </w:r>
      <w:r>
        <w:fldChar w:fldCharType="separate"/>
      </w:r>
      <w:r>
        <w:t>49</w:t>
      </w:r>
      <w:r>
        <w:fldChar w:fldCharType="end"/>
      </w:r>
    </w:p>
    <w:p w14:paraId="7D6A5E8D" w14:textId="353109A5" w:rsidR="002E5118" w:rsidRDefault="002E5118">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_Toc81507143 \h </w:instrText>
      </w:r>
      <w:r>
        <w:fldChar w:fldCharType="separate"/>
      </w:r>
      <w:r>
        <w:t>53</w:t>
      </w:r>
      <w:r>
        <w:fldChar w:fldCharType="end"/>
      </w:r>
    </w:p>
    <w:p w14:paraId="74BA4241" w14:textId="2F515ACB" w:rsidR="002E5118" w:rsidRDefault="002E5118">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_Toc81507144 \h </w:instrText>
      </w:r>
      <w:r>
        <w:fldChar w:fldCharType="separate"/>
      </w:r>
      <w:r>
        <w:t>54</w:t>
      </w:r>
      <w:r>
        <w:fldChar w:fldCharType="end"/>
      </w:r>
    </w:p>
    <w:p w14:paraId="288C9B58" w14:textId="368C0F0E" w:rsidR="002E5118" w:rsidRDefault="002E5118">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_Toc81507145 \h </w:instrText>
      </w:r>
      <w:r>
        <w:fldChar w:fldCharType="separate"/>
      </w:r>
      <w:r>
        <w:t>60</w:t>
      </w:r>
      <w:r>
        <w:fldChar w:fldCharType="end"/>
      </w:r>
    </w:p>
    <w:p w14:paraId="35304FD1" w14:textId="08524CF2" w:rsidR="002E5118" w:rsidRDefault="002E5118">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_Toc81507146 \h </w:instrText>
      </w:r>
      <w:r>
        <w:fldChar w:fldCharType="separate"/>
      </w:r>
      <w:r>
        <w:t>62</w:t>
      </w:r>
      <w:r>
        <w:fldChar w:fldCharType="end"/>
      </w:r>
    </w:p>
    <w:p w14:paraId="1972DE65" w14:textId="2784BD45" w:rsidR="002E5118" w:rsidRDefault="002E5118">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_Toc81507147 \h </w:instrText>
      </w:r>
      <w:r>
        <w:fldChar w:fldCharType="separate"/>
      </w:r>
      <w:r>
        <w:t>64</w:t>
      </w:r>
      <w:r>
        <w:fldChar w:fldCharType="end"/>
      </w:r>
    </w:p>
    <w:p w14:paraId="66CA7785" w14:textId="230F355C" w:rsidR="002E5118" w:rsidRDefault="002E5118">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_Toc81507148 \h </w:instrText>
      </w:r>
      <w:r>
        <w:fldChar w:fldCharType="separate"/>
      </w:r>
      <w:r>
        <w:t>64</w:t>
      </w:r>
      <w:r>
        <w:fldChar w:fldCharType="end"/>
      </w:r>
    </w:p>
    <w:p w14:paraId="00581751" w14:textId="6FBE61D5" w:rsidR="002E5118" w:rsidRDefault="002E5118">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_Toc81507149 \h </w:instrText>
      </w:r>
      <w:r>
        <w:fldChar w:fldCharType="separate"/>
      </w:r>
      <w:r>
        <w:t>65</w:t>
      </w:r>
      <w:r>
        <w:fldChar w:fldCharType="end"/>
      </w:r>
    </w:p>
    <w:p w14:paraId="4E83246A" w14:textId="4D10F0C3" w:rsidR="002E5118" w:rsidRDefault="002E5118">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_Toc81507150 \h </w:instrText>
      </w:r>
      <w:r>
        <w:fldChar w:fldCharType="separate"/>
      </w:r>
      <w:r>
        <w:t>65</w:t>
      </w:r>
      <w:r>
        <w:fldChar w:fldCharType="end"/>
      </w:r>
    </w:p>
    <w:p w14:paraId="1818D3DF" w14:textId="11F21D6D" w:rsidR="002E5118" w:rsidRDefault="002E5118">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_Toc81507151 \h </w:instrText>
      </w:r>
      <w:r>
        <w:fldChar w:fldCharType="separate"/>
      </w:r>
      <w:r>
        <w:t>65</w:t>
      </w:r>
      <w:r>
        <w:fldChar w:fldCharType="end"/>
      </w:r>
    </w:p>
    <w:p w14:paraId="0B84E051" w14:textId="08CC575E" w:rsidR="002E5118" w:rsidRDefault="002E5118">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_Toc81507152 \h </w:instrText>
      </w:r>
      <w:r>
        <w:fldChar w:fldCharType="separate"/>
      </w:r>
      <w:r>
        <w:t>66</w:t>
      </w:r>
      <w:r>
        <w:fldChar w:fldCharType="end"/>
      </w:r>
    </w:p>
    <w:p w14:paraId="039E2FCA" w14:textId="3F515E42" w:rsidR="002E5118" w:rsidRDefault="002E5118">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_Toc81507153 \h </w:instrText>
      </w:r>
      <w:r>
        <w:fldChar w:fldCharType="separate"/>
      </w:r>
      <w:r>
        <w:t>66</w:t>
      </w:r>
      <w:r>
        <w:fldChar w:fldCharType="end"/>
      </w:r>
    </w:p>
    <w:p w14:paraId="669BF9E0" w14:textId="1A209AC0" w:rsidR="002E5118" w:rsidRDefault="002E5118">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_Toc81507154 \h </w:instrText>
      </w:r>
      <w:r>
        <w:fldChar w:fldCharType="separate"/>
      </w:r>
      <w:r>
        <w:t>66</w:t>
      </w:r>
      <w:r>
        <w:fldChar w:fldCharType="end"/>
      </w:r>
    </w:p>
    <w:p w14:paraId="08CDE7A3" w14:textId="38DA6B5B" w:rsidR="002E5118" w:rsidRDefault="002E5118">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_Toc81507155 \h </w:instrText>
      </w:r>
      <w:r>
        <w:fldChar w:fldCharType="separate"/>
      </w:r>
      <w:r>
        <w:t>66</w:t>
      </w:r>
      <w:r>
        <w:fldChar w:fldCharType="end"/>
      </w:r>
    </w:p>
    <w:p w14:paraId="5E3C02D9" w14:textId="3E47988B" w:rsidR="002E5118" w:rsidRDefault="002E5118">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_Toc81507156 \h </w:instrText>
      </w:r>
      <w:r>
        <w:fldChar w:fldCharType="separate"/>
      </w:r>
      <w:r>
        <w:t>66</w:t>
      </w:r>
      <w:r>
        <w:fldChar w:fldCharType="end"/>
      </w:r>
    </w:p>
    <w:p w14:paraId="3F46263C" w14:textId="21BD6DBD" w:rsidR="002E5118" w:rsidRDefault="002E5118">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_Toc81507157 \h </w:instrText>
      </w:r>
      <w:r>
        <w:fldChar w:fldCharType="separate"/>
      </w:r>
      <w:r>
        <w:t>68</w:t>
      </w:r>
      <w:r>
        <w:fldChar w:fldCharType="end"/>
      </w:r>
    </w:p>
    <w:p w14:paraId="013598C1" w14:textId="43C7781C" w:rsidR="002E5118" w:rsidRDefault="002E5118">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_Toc81507158 \h </w:instrText>
      </w:r>
      <w:r>
        <w:fldChar w:fldCharType="separate"/>
      </w:r>
      <w:r>
        <w:t>68</w:t>
      </w:r>
      <w:r>
        <w:fldChar w:fldCharType="end"/>
      </w:r>
    </w:p>
    <w:p w14:paraId="0031C623" w14:textId="4973FD61" w:rsidR="002E5118" w:rsidRDefault="002E5118">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_Toc81507159 \h </w:instrText>
      </w:r>
      <w:r>
        <w:fldChar w:fldCharType="separate"/>
      </w:r>
      <w:r>
        <w:t>69</w:t>
      </w:r>
      <w:r>
        <w:fldChar w:fldCharType="end"/>
      </w:r>
    </w:p>
    <w:p w14:paraId="108ACBAA" w14:textId="5E047303" w:rsidR="002E5118" w:rsidRDefault="002E5118">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_Toc81507160 \h </w:instrText>
      </w:r>
      <w:r>
        <w:fldChar w:fldCharType="separate"/>
      </w:r>
      <w:r>
        <w:t>69</w:t>
      </w:r>
      <w:r>
        <w:fldChar w:fldCharType="end"/>
      </w:r>
    </w:p>
    <w:p w14:paraId="37B3F868" w14:textId="42AB9074" w:rsidR="002E5118" w:rsidRDefault="002E5118">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_Toc81507161 \h </w:instrText>
      </w:r>
      <w:r>
        <w:fldChar w:fldCharType="separate"/>
      </w:r>
      <w:r>
        <w:t>69</w:t>
      </w:r>
      <w:r>
        <w:fldChar w:fldCharType="end"/>
      </w:r>
    </w:p>
    <w:p w14:paraId="0E4D9257" w14:textId="17FFDC60" w:rsidR="002E5118" w:rsidRDefault="002E5118">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_Toc81507162 \h </w:instrText>
      </w:r>
      <w:r>
        <w:fldChar w:fldCharType="separate"/>
      </w:r>
      <w:r>
        <w:t>70</w:t>
      </w:r>
      <w:r>
        <w:fldChar w:fldCharType="end"/>
      </w:r>
    </w:p>
    <w:p w14:paraId="50F3BDF0" w14:textId="5020349B" w:rsidR="002E5118" w:rsidRDefault="002E5118">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_Toc81507163 \h </w:instrText>
      </w:r>
      <w:r>
        <w:fldChar w:fldCharType="separate"/>
      </w:r>
      <w:r>
        <w:t>71</w:t>
      </w:r>
      <w:r>
        <w:fldChar w:fldCharType="end"/>
      </w:r>
    </w:p>
    <w:p w14:paraId="31CA9214" w14:textId="33B45D0C" w:rsidR="002E5118" w:rsidRDefault="002E5118">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_Toc81507164 \h </w:instrText>
      </w:r>
      <w:r>
        <w:fldChar w:fldCharType="separate"/>
      </w:r>
      <w:r>
        <w:t>72</w:t>
      </w:r>
      <w:r>
        <w:fldChar w:fldCharType="end"/>
      </w:r>
    </w:p>
    <w:p w14:paraId="4352E6B4" w14:textId="1E5E4304" w:rsidR="002E5118" w:rsidRDefault="002E5118">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_Toc81507165 \h </w:instrText>
      </w:r>
      <w:r>
        <w:fldChar w:fldCharType="separate"/>
      </w:r>
      <w:r>
        <w:t>72</w:t>
      </w:r>
      <w:r>
        <w:fldChar w:fldCharType="end"/>
      </w:r>
    </w:p>
    <w:p w14:paraId="5E694E45" w14:textId="1D05BC3E" w:rsidR="002E5118" w:rsidRDefault="002E5118">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_Toc81507166 \h </w:instrText>
      </w:r>
      <w:r>
        <w:fldChar w:fldCharType="separate"/>
      </w:r>
      <w:r>
        <w:t>73</w:t>
      </w:r>
      <w:r>
        <w:fldChar w:fldCharType="end"/>
      </w:r>
    </w:p>
    <w:p w14:paraId="08ECA6D4" w14:textId="34CB2356" w:rsidR="002E5118" w:rsidRDefault="002E5118">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_Toc81507167 \h </w:instrText>
      </w:r>
      <w:r>
        <w:fldChar w:fldCharType="separate"/>
      </w:r>
      <w:r>
        <w:t>74</w:t>
      </w:r>
      <w:r>
        <w:fldChar w:fldCharType="end"/>
      </w:r>
    </w:p>
    <w:p w14:paraId="79C8CCDB" w14:textId="1C2951F8" w:rsidR="002E5118" w:rsidRDefault="002E5118">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_Toc81507168 \h </w:instrText>
      </w:r>
      <w:r>
        <w:fldChar w:fldCharType="separate"/>
      </w:r>
      <w:r>
        <w:t>74</w:t>
      </w:r>
      <w:r>
        <w:fldChar w:fldCharType="end"/>
      </w:r>
    </w:p>
    <w:p w14:paraId="2767F674" w14:textId="4D1D5912" w:rsidR="002E5118" w:rsidRDefault="002E5118">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_Toc81507169 \h </w:instrText>
      </w:r>
      <w:r>
        <w:fldChar w:fldCharType="separate"/>
      </w:r>
      <w:r>
        <w:t>76</w:t>
      </w:r>
      <w:r>
        <w:fldChar w:fldCharType="end"/>
      </w:r>
    </w:p>
    <w:p w14:paraId="5A669495" w14:textId="61366722" w:rsidR="002E5118" w:rsidRDefault="002E5118">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_Toc81507170 \h </w:instrText>
      </w:r>
      <w:r>
        <w:fldChar w:fldCharType="separate"/>
      </w:r>
      <w:r>
        <w:t>76</w:t>
      </w:r>
      <w:r>
        <w:fldChar w:fldCharType="end"/>
      </w:r>
    </w:p>
    <w:p w14:paraId="2C5F0D2B" w14:textId="76A768D9" w:rsidR="002E5118" w:rsidRDefault="002E5118">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_Toc81507171 \h </w:instrText>
      </w:r>
      <w:r>
        <w:fldChar w:fldCharType="separate"/>
      </w:r>
      <w:r>
        <w:t>76</w:t>
      </w:r>
      <w:r>
        <w:fldChar w:fldCharType="end"/>
      </w:r>
    </w:p>
    <w:p w14:paraId="5588F9D2" w14:textId="08CA539A" w:rsidR="002E5118" w:rsidRDefault="002E5118">
      <w:pPr>
        <w:pStyle w:val="TOC3"/>
        <w:rPr>
          <w:rFonts w:asciiTheme="minorHAnsi" w:eastAsiaTheme="minorEastAsia" w:hAnsiTheme="minorHAnsi" w:cstheme="minorBidi"/>
          <w:sz w:val="24"/>
          <w:szCs w:val="24"/>
          <w:lang w:val="en-US"/>
        </w:rPr>
      </w:pPr>
      <w:r w:rsidRPr="007734FB">
        <w:rPr>
          <w:rFonts w:eastAsiaTheme="minorEastAsia"/>
        </w:rPr>
        <w:t>5.3.2</w:t>
      </w:r>
      <w:r>
        <w:rPr>
          <w:rFonts w:asciiTheme="minorHAnsi" w:eastAsiaTheme="minorEastAsia" w:hAnsiTheme="minorHAnsi" w:cstheme="minorBidi"/>
          <w:sz w:val="24"/>
          <w:szCs w:val="24"/>
          <w:lang w:val="en-US"/>
        </w:rPr>
        <w:tab/>
      </w:r>
      <w:r w:rsidRPr="007734FB">
        <w:rPr>
          <w:rFonts w:eastAsiaTheme="minorEastAsia"/>
        </w:rPr>
        <w:t>Impact of multiple test antennae</w:t>
      </w:r>
      <w:r>
        <w:tab/>
      </w:r>
      <w:r>
        <w:fldChar w:fldCharType="begin"/>
      </w:r>
      <w:r>
        <w:instrText xml:space="preserve"> PAGEREF _Toc81507172 \h </w:instrText>
      </w:r>
      <w:r>
        <w:fldChar w:fldCharType="separate"/>
      </w:r>
      <w:r>
        <w:t>77</w:t>
      </w:r>
      <w:r>
        <w:fldChar w:fldCharType="end"/>
      </w:r>
    </w:p>
    <w:p w14:paraId="02E4C6E8" w14:textId="16B8B38C"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5.3.2.1</w:t>
      </w:r>
      <w:r>
        <w:rPr>
          <w:rFonts w:asciiTheme="minorHAnsi" w:eastAsiaTheme="minorEastAsia" w:hAnsiTheme="minorHAnsi" w:cstheme="minorBidi"/>
          <w:sz w:val="24"/>
          <w:szCs w:val="24"/>
          <w:lang w:val="en-US"/>
        </w:rPr>
        <w:tab/>
      </w:r>
      <w:r w:rsidRPr="007734FB">
        <w:rPr>
          <w:rFonts w:eastAsiaTheme="minorEastAsia"/>
        </w:rPr>
        <w:t>PSD imbalance with DL signals from test equipment</w:t>
      </w:r>
      <w:r>
        <w:tab/>
      </w:r>
      <w:r>
        <w:fldChar w:fldCharType="begin"/>
      </w:r>
      <w:r>
        <w:instrText xml:space="preserve"> PAGEREF _Toc81507173 \h </w:instrText>
      </w:r>
      <w:r>
        <w:fldChar w:fldCharType="separate"/>
      </w:r>
      <w:r>
        <w:t>77</w:t>
      </w:r>
      <w:r>
        <w:fldChar w:fldCharType="end"/>
      </w:r>
    </w:p>
    <w:p w14:paraId="1DAF6F0D" w14:textId="2B0C979E"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5.3.2.1.1</w:t>
      </w:r>
      <w:r>
        <w:rPr>
          <w:rFonts w:asciiTheme="minorHAnsi" w:eastAsiaTheme="minorEastAsia" w:hAnsiTheme="minorHAnsi" w:cstheme="minorBidi"/>
          <w:sz w:val="24"/>
          <w:szCs w:val="24"/>
          <w:lang w:val="en-US"/>
        </w:rPr>
        <w:tab/>
      </w:r>
      <w:r w:rsidRPr="007734FB">
        <w:rPr>
          <w:rFonts w:eastAsiaTheme="minorEastAsia"/>
        </w:rPr>
        <w:t>DL PSD towards UE supporting independent beam management (IBM)</w:t>
      </w:r>
      <w:r>
        <w:tab/>
      </w:r>
      <w:r>
        <w:fldChar w:fldCharType="begin"/>
      </w:r>
      <w:r>
        <w:instrText xml:space="preserve"> PAGEREF _Toc81507174 \h </w:instrText>
      </w:r>
      <w:r>
        <w:fldChar w:fldCharType="separate"/>
      </w:r>
      <w:r>
        <w:t>77</w:t>
      </w:r>
      <w:r>
        <w:fldChar w:fldCharType="end"/>
      </w:r>
    </w:p>
    <w:p w14:paraId="6E44051D" w14:textId="43B277CF"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5.3.2.1.2</w:t>
      </w:r>
      <w:r>
        <w:rPr>
          <w:rFonts w:asciiTheme="minorHAnsi" w:eastAsiaTheme="minorEastAsia" w:hAnsiTheme="minorHAnsi" w:cstheme="minorBidi"/>
          <w:sz w:val="24"/>
          <w:szCs w:val="24"/>
          <w:lang w:val="en-US"/>
        </w:rPr>
        <w:tab/>
      </w:r>
      <w:r w:rsidRPr="007734FB">
        <w:rPr>
          <w:rFonts w:eastAsiaTheme="minorEastAsia"/>
        </w:rPr>
        <w:t>DL PSD towards UE supporting common beam management (CBM)</w:t>
      </w:r>
      <w:r>
        <w:tab/>
      </w:r>
      <w:r>
        <w:fldChar w:fldCharType="begin"/>
      </w:r>
      <w:r>
        <w:instrText xml:space="preserve"> PAGEREF _Toc81507175 \h </w:instrText>
      </w:r>
      <w:r>
        <w:fldChar w:fldCharType="separate"/>
      </w:r>
      <w:r>
        <w:t>78</w:t>
      </w:r>
      <w:r>
        <w:fldChar w:fldCharType="end"/>
      </w:r>
    </w:p>
    <w:p w14:paraId="42850DA4" w14:textId="71F593E9" w:rsidR="002E5118" w:rsidRDefault="002E5118">
      <w:pPr>
        <w:pStyle w:val="TOC4"/>
        <w:rPr>
          <w:rFonts w:asciiTheme="minorHAnsi" w:eastAsiaTheme="minorEastAsia" w:hAnsiTheme="minorHAnsi" w:cstheme="minorBidi"/>
          <w:sz w:val="24"/>
          <w:szCs w:val="24"/>
          <w:lang w:val="en-US"/>
        </w:rPr>
      </w:pPr>
      <w:r w:rsidRPr="007734FB">
        <w:rPr>
          <w:rFonts w:eastAsiaTheme="minorEastAsia"/>
        </w:rPr>
        <w:lastRenderedPageBreak/>
        <w:t>5.3.2.2</w:t>
      </w:r>
      <w:r>
        <w:rPr>
          <w:rFonts w:asciiTheme="minorHAnsi" w:eastAsiaTheme="minorEastAsia" w:hAnsiTheme="minorHAnsi" w:cstheme="minorBidi"/>
          <w:sz w:val="24"/>
          <w:szCs w:val="24"/>
          <w:lang w:val="en-US"/>
        </w:rPr>
        <w:tab/>
      </w:r>
      <w:r w:rsidRPr="007734FB">
        <w:rPr>
          <w:rFonts w:eastAsiaTheme="minorEastAsia"/>
        </w:rPr>
        <w:t>Impact of off-focus test system antennae</w:t>
      </w:r>
      <w:r>
        <w:tab/>
      </w:r>
      <w:r>
        <w:fldChar w:fldCharType="begin"/>
      </w:r>
      <w:r>
        <w:instrText xml:space="preserve"> PAGEREF _Toc81507176 \h </w:instrText>
      </w:r>
      <w:r>
        <w:fldChar w:fldCharType="separate"/>
      </w:r>
      <w:r>
        <w:t>80</w:t>
      </w:r>
      <w:r>
        <w:fldChar w:fldCharType="end"/>
      </w:r>
    </w:p>
    <w:p w14:paraId="056919D5" w14:textId="4141E839"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5.3.2.2.1</w:t>
      </w:r>
      <w:r>
        <w:rPr>
          <w:rFonts w:asciiTheme="minorHAnsi" w:eastAsiaTheme="minorEastAsia" w:hAnsiTheme="minorHAnsi" w:cstheme="minorBidi"/>
          <w:sz w:val="24"/>
          <w:szCs w:val="24"/>
          <w:lang w:val="en-US"/>
        </w:rPr>
        <w:tab/>
      </w:r>
      <w:r w:rsidRPr="007734FB">
        <w:rPr>
          <w:rFonts w:eastAsiaTheme="minorEastAsia"/>
        </w:rPr>
        <w:t>Quality of quiet zone (QoQZ)</w:t>
      </w:r>
      <w:r>
        <w:tab/>
      </w:r>
      <w:r>
        <w:fldChar w:fldCharType="begin"/>
      </w:r>
      <w:r>
        <w:instrText xml:space="preserve"> PAGEREF _Toc81507177 \h </w:instrText>
      </w:r>
      <w:r>
        <w:fldChar w:fldCharType="separate"/>
      </w:r>
      <w:r>
        <w:t>80</w:t>
      </w:r>
      <w:r>
        <w:fldChar w:fldCharType="end"/>
      </w:r>
    </w:p>
    <w:p w14:paraId="2C10BE45" w14:textId="5E5C6405"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5.3.2.2.2</w:t>
      </w:r>
      <w:r>
        <w:rPr>
          <w:rFonts w:asciiTheme="minorHAnsi" w:eastAsiaTheme="minorEastAsia" w:hAnsiTheme="minorHAnsi" w:cstheme="minorBidi"/>
          <w:sz w:val="24"/>
          <w:szCs w:val="24"/>
          <w:lang w:val="en-US"/>
        </w:rPr>
        <w:tab/>
      </w:r>
      <w:r w:rsidRPr="007734FB">
        <w:rPr>
          <w:rFonts w:eastAsiaTheme="minorEastAsia"/>
        </w:rPr>
        <w:t>Rx beam profiles with an independent beam management (IBM) UE</w:t>
      </w:r>
      <w:r>
        <w:tab/>
      </w:r>
      <w:r>
        <w:fldChar w:fldCharType="begin"/>
      </w:r>
      <w:r>
        <w:instrText xml:space="preserve"> PAGEREF _Toc81507178 \h </w:instrText>
      </w:r>
      <w:r>
        <w:fldChar w:fldCharType="separate"/>
      </w:r>
      <w:r>
        <w:t>86</w:t>
      </w:r>
      <w:r>
        <w:fldChar w:fldCharType="end"/>
      </w:r>
    </w:p>
    <w:p w14:paraId="19603842" w14:textId="11A16EEA"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5.3.2.2.3</w:t>
      </w:r>
      <w:r>
        <w:rPr>
          <w:rFonts w:asciiTheme="minorHAnsi" w:eastAsiaTheme="minorEastAsia" w:hAnsiTheme="minorHAnsi" w:cstheme="minorBidi"/>
          <w:sz w:val="24"/>
          <w:szCs w:val="24"/>
          <w:lang w:val="en-US"/>
        </w:rPr>
        <w:tab/>
      </w:r>
      <w:r w:rsidRPr="007734FB">
        <w:rPr>
          <w:rFonts w:eastAsiaTheme="minorEastAsia"/>
        </w:rPr>
        <w:t>Propensity to trigger incorrect beam in CBM UE</w:t>
      </w:r>
      <w:r>
        <w:tab/>
      </w:r>
      <w:r>
        <w:fldChar w:fldCharType="begin"/>
      </w:r>
      <w:r>
        <w:instrText xml:space="preserve"> PAGEREF _Toc81507179 \h </w:instrText>
      </w:r>
      <w:r>
        <w:fldChar w:fldCharType="separate"/>
      </w:r>
      <w:r>
        <w:t>87</w:t>
      </w:r>
      <w:r>
        <w:fldChar w:fldCharType="end"/>
      </w:r>
    </w:p>
    <w:p w14:paraId="1B5AF1A1" w14:textId="3093E4E3"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5.3.2.2.4</w:t>
      </w:r>
      <w:r>
        <w:rPr>
          <w:rFonts w:asciiTheme="minorHAnsi" w:eastAsiaTheme="minorEastAsia" w:hAnsiTheme="minorHAnsi" w:cstheme="minorBidi"/>
          <w:sz w:val="24"/>
          <w:szCs w:val="24"/>
          <w:lang w:val="en-US"/>
        </w:rPr>
        <w:tab/>
      </w:r>
      <w:r w:rsidRPr="007734FB">
        <w:rPr>
          <w:rFonts w:eastAsiaTheme="minorEastAsia"/>
        </w:rPr>
        <w:t>Spherical coverage measurement simulation with common beam management (CBM) UE</w:t>
      </w:r>
      <w:r>
        <w:tab/>
      </w:r>
      <w:r>
        <w:fldChar w:fldCharType="begin"/>
      </w:r>
      <w:r>
        <w:instrText xml:space="preserve"> PAGEREF _Toc81507180 \h </w:instrText>
      </w:r>
      <w:r>
        <w:fldChar w:fldCharType="separate"/>
      </w:r>
      <w:r>
        <w:t>88</w:t>
      </w:r>
      <w:r>
        <w:fldChar w:fldCharType="end"/>
      </w:r>
    </w:p>
    <w:p w14:paraId="0AF46311" w14:textId="5DC95FC9"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5.3.2.3</w:t>
      </w:r>
      <w:r>
        <w:rPr>
          <w:rFonts w:asciiTheme="minorHAnsi" w:eastAsiaTheme="minorEastAsia" w:hAnsiTheme="minorHAnsi" w:cstheme="minorBidi"/>
          <w:sz w:val="24"/>
          <w:szCs w:val="24"/>
          <w:lang w:val="en-US"/>
        </w:rPr>
        <w:tab/>
      </w:r>
      <w:r w:rsidRPr="007734FB">
        <w:rPr>
          <w:rFonts w:eastAsiaTheme="minorEastAsia"/>
        </w:rPr>
        <w:t>Summary on applicability of offset antenna test system</w:t>
      </w:r>
      <w:r>
        <w:tab/>
      </w:r>
      <w:r>
        <w:fldChar w:fldCharType="begin"/>
      </w:r>
      <w:r>
        <w:instrText xml:space="preserve"> PAGEREF _Toc81507181 \h </w:instrText>
      </w:r>
      <w:r>
        <w:fldChar w:fldCharType="separate"/>
      </w:r>
      <w:r>
        <w:t>90</w:t>
      </w:r>
      <w:r>
        <w:fldChar w:fldCharType="end"/>
      </w:r>
    </w:p>
    <w:p w14:paraId="5C8931C8" w14:textId="0EE917F0" w:rsidR="002E5118" w:rsidRDefault="002E5118">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_Toc81507182 \h </w:instrText>
      </w:r>
      <w:r>
        <w:fldChar w:fldCharType="separate"/>
      </w:r>
      <w:r>
        <w:t>90</w:t>
      </w:r>
      <w:r>
        <w:fldChar w:fldCharType="end"/>
      </w:r>
    </w:p>
    <w:p w14:paraId="16479EC0" w14:textId="69E168DF" w:rsidR="002E5118" w:rsidRDefault="002E5118">
      <w:pPr>
        <w:pStyle w:val="TOC3"/>
        <w:rPr>
          <w:rFonts w:asciiTheme="minorHAnsi" w:eastAsiaTheme="minorEastAsia" w:hAnsiTheme="minorHAnsi" w:cstheme="minorBidi"/>
          <w:sz w:val="24"/>
          <w:szCs w:val="24"/>
          <w:lang w:val="en-US"/>
        </w:rPr>
      </w:pPr>
      <w:r w:rsidRPr="007734FB">
        <w:rPr>
          <w:rFonts w:eastAsiaTheme="minorEastAsia"/>
        </w:rPr>
        <w:t xml:space="preserve">5.3.3 </w:t>
      </w:r>
      <w:r>
        <w:rPr>
          <w:rFonts w:asciiTheme="minorHAnsi" w:eastAsiaTheme="minorEastAsia" w:hAnsiTheme="minorHAnsi" w:cstheme="minorBidi"/>
          <w:sz w:val="24"/>
          <w:szCs w:val="24"/>
          <w:lang w:val="en-US"/>
        </w:rPr>
        <w:tab/>
      </w:r>
      <w:r w:rsidRPr="007734FB">
        <w:rPr>
          <w:rFonts w:eastAsiaTheme="minorEastAsia"/>
        </w:rPr>
        <w:t>Inter-band testing ramifications</w:t>
      </w:r>
      <w:r>
        <w:tab/>
      </w:r>
      <w:r>
        <w:fldChar w:fldCharType="begin"/>
      </w:r>
      <w:r>
        <w:instrText xml:space="preserve"> PAGEREF _Toc81507183 \h </w:instrText>
      </w:r>
      <w:r>
        <w:fldChar w:fldCharType="separate"/>
      </w:r>
      <w:r>
        <w:t>91</w:t>
      </w:r>
      <w:r>
        <w:fldChar w:fldCharType="end"/>
      </w:r>
    </w:p>
    <w:p w14:paraId="54A1DE1A" w14:textId="06403694"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 xml:space="preserve">5.3.3.1 </w:t>
      </w:r>
      <w:r>
        <w:rPr>
          <w:rFonts w:asciiTheme="minorHAnsi" w:eastAsiaTheme="minorEastAsia" w:hAnsiTheme="minorHAnsi" w:cstheme="minorBidi"/>
          <w:sz w:val="24"/>
          <w:szCs w:val="24"/>
          <w:lang w:val="en-US"/>
        </w:rPr>
        <w:tab/>
      </w:r>
      <w:r w:rsidRPr="007734FB">
        <w:rPr>
          <w:rFonts w:eastAsiaTheme="minorEastAsia"/>
        </w:rPr>
        <w:t>Single antenna</w:t>
      </w:r>
      <w:r>
        <w:tab/>
      </w:r>
      <w:r>
        <w:fldChar w:fldCharType="begin"/>
      </w:r>
      <w:r>
        <w:instrText xml:space="preserve"> PAGEREF _Toc81507184 \h </w:instrText>
      </w:r>
      <w:r>
        <w:fldChar w:fldCharType="separate"/>
      </w:r>
      <w:r>
        <w:t>92</w:t>
      </w:r>
      <w:r>
        <w:fldChar w:fldCharType="end"/>
      </w:r>
    </w:p>
    <w:p w14:paraId="60D267AE" w14:textId="70D1E20F"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 xml:space="preserve">5.3.3.2 </w:t>
      </w:r>
      <w:r>
        <w:rPr>
          <w:rFonts w:asciiTheme="minorHAnsi" w:eastAsiaTheme="minorEastAsia" w:hAnsiTheme="minorHAnsi" w:cstheme="minorBidi"/>
          <w:sz w:val="24"/>
          <w:szCs w:val="24"/>
          <w:lang w:val="en-US"/>
        </w:rPr>
        <w:tab/>
      </w:r>
      <w:r w:rsidRPr="007734FB">
        <w:rPr>
          <w:rFonts w:eastAsiaTheme="minorEastAsia"/>
        </w:rPr>
        <w:t>Multiple antennae</w:t>
      </w:r>
      <w:r>
        <w:tab/>
      </w:r>
      <w:r>
        <w:fldChar w:fldCharType="begin"/>
      </w:r>
      <w:r>
        <w:instrText xml:space="preserve"> PAGEREF _Toc81507185 \h </w:instrText>
      </w:r>
      <w:r>
        <w:fldChar w:fldCharType="separate"/>
      </w:r>
      <w:r>
        <w:t>92</w:t>
      </w:r>
      <w:r>
        <w:fldChar w:fldCharType="end"/>
      </w:r>
    </w:p>
    <w:p w14:paraId="02E06F0F" w14:textId="1FD3D473" w:rsidR="002E5118" w:rsidRDefault="002E5118">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_Toc81507186 \h </w:instrText>
      </w:r>
      <w:r>
        <w:fldChar w:fldCharType="separate"/>
      </w:r>
      <w:r>
        <w:t>92</w:t>
      </w:r>
      <w:r>
        <w:fldChar w:fldCharType="end"/>
      </w:r>
    </w:p>
    <w:p w14:paraId="771134B0" w14:textId="0E482D22" w:rsidR="002E5118" w:rsidRDefault="002E5118">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_Toc81507187 \h </w:instrText>
      </w:r>
      <w:r>
        <w:fldChar w:fldCharType="separate"/>
      </w:r>
      <w:r>
        <w:t>92</w:t>
      </w:r>
      <w:r>
        <w:fldChar w:fldCharType="end"/>
      </w:r>
    </w:p>
    <w:p w14:paraId="6A1F4484" w14:textId="65EE8245" w:rsidR="002E5118" w:rsidRDefault="002E5118">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_Toc81507188 \h </w:instrText>
      </w:r>
      <w:r>
        <w:fldChar w:fldCharType="separate"/>
      </w:r>
      <w:r>
        <w:t>93</w:t>
      </w:r>
      <w:r>
        <w:fldChar w:fldCharType="end"/>
      </w:r>
    </w:p>
    <w:p w14:paraId="4C94612E" w14:textId="23FB7F1C" w:rsidR="002E5118" w:rsidRDefault="002E5118">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_Toc81507189 \h </w:instrText>
      </w:r>
      <w:r>
        <w:fldChar w:fldCharType="separate"/>
      </w:r>
      <w:r>
        <w:t>93</w:t>
      </w:r>
      <w:r>
        <w:fldChar w:fldCharType="end"/>
      </w:r>
    </w:p>
    <w:p w14:paraId="73610AC2" w14:textId="2F1F127F" w:rsidR="002E5118" w:rsidRDefault="002E5118">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_Toc81507190 \h </w:instrText>
      </w:r>
      <w:r>
        <w:fldChar w:fldCharType="separate"/>
      </w:r>
      <w:r>
        <w:t>93</w:t>
      </w:r>
      <w:r>
        <w:fldChar w:fldCharType="end"/>
      </w:r>
    </w:p>
    <w:p w14:paraId="6CE6A7A4" w14:textId="510BBFDA" w:rsidR="002E5118" w:rsidRDefault="002E5118">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_Toc81507191 \h </w:instrText>
      </w:r>
      <w:r>
        <w:fldChar w:fldCharType="separate"/>
      </w:r>
      <w:r>
        <w:t>94</w:t>
      </w:r>
      <w:r>
        <w:fldChar w:fldCharType="end"/>
      </w:r>
    </w:p>
    <w:p w14:paraId="67BA1F75" w14:textId="7F67A469" w:rsidR="002E5118" w:rsidRDefault="002E5118">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_Toc81507192 \h </w:instrText>
      </w:r>
      <w:r>
        <w:fldChar w:fldCharType="separate"/>
      </w:r>
      <w:r>
        <w:t>94</w:t>
      </w:r>
      <w:r>
        <w:fldChar w:fldCharType="end"/>
      </w:r>
    </w:p>
    <w:p w14:paraId="6A55C675" w14:textId="68D483C7" w:rsidR="002E5118" w:rsidRDefault="002E5118">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_Toc81507193 \h </w:instrText>
      </w:r>
      <w:r>
        <w:fldChar w:fldCharType="separate"/>
      </w:r>
      <w:r>
        <w:t>95</w:t>
      </w:r>
      <w:r>
        <w:fldChar w:fldCharType="end"/>
      </w:r>
    </w:p>
    <w:p w14:paraId="77AB797A" w14:textId="3FBFFD0E" w:rsidR="002E5118" w:rsidRDefault="002E5118">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_Toc81507194 \h </w:instrText>
      </w:r>
      <w:r>
        <w:fldChar w:fldCharType="separate"/>
      </w:r>
      <w:r>
        <w:t>95</w:t>
      </w:r>
      <w:r>
        <w:fldChar w:fldCharType="end"/>
      </w:r>
    </w:p>
    <w:p w14:paraId="08602AA5" w14:textId="008F1840" w:rsidR="002E5118" w:rsidRDefault="002E5118">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_Toc81507195 \h </w:instrText>
      </w:r>
      <w:r>
        <w:fldChar w:fldCharType="separate"/>
      </w:r>
      <w:r>
        <w:t>95</w:t>
      </w:r>
      <w:r>
        <w:fldChar w:fldCharType="end"/>
      </w:r>
    </w:p>
    <w:p w14:paraId="6C50B004" w14:textId="19E8FBD9" w:rsidR="002E5118" w:rsidRDefault="002E5118">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_Toc81507196 \h </w:instrText>
      </w:r>
      <w:r>
        <w:fldChar w:fldCharType="separate"/>
      </w:r>
      <w:r>
        <w:t>96</w:t>
      </w:r>
      <w:r>
        <w:fldChar w:fldCharType="end"/>
      </w:r>
    </w:p>
    <w:p w14:paraId="6E7D6C81" w14:textId="20DF259C" w:rsidR="002E5118" w:rsidRDefault="002E5118">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_Toc81507197 \h </w:instrText>
      </w:r>
      <w:r>
        <w:fldChar w:fldCharType="separate"/>
      </w:r>
      <w:r>
        <w:t>96</w:t>
      </w:r>
      <w:r>
        <w:fldChar w:fldCharType="end"/>
      </w:r>
    </w:p>
    <w:p w14:paraId="5CB89629" w14:textId="54E9D430" w:rsidR="002E5118" w:rsidRDefault="002E5118">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_Toc81507198 \h </w:instrText>
      </w:r>
      <w:r>
        <w:fldChar w:fldCharType="separate"/>
      </w:r>
      <w:r>
        <w:t>98</w:t>
      </w:r>
      <w:r>
        <w:fldChar w:fldCharType="end"/>
      </w:r>
    </w:p>
    <w:p w14:paraId="30658221" w14:textId="5B5E1BD0" w:rsidR="002E5118" w:rsidRDefault="002E5118">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_Toc81507199 \h </w:instrText>
      </w:r>
      <w:r>
        <w:fldChar w:fldCharType="separate"/>
      </w:r>
      <w:r>
        <w:t>99</w:t>
      </w:r>
      <w:r>
        <w:fldChar w:fldCharType="end"/>
      </w:r>
    </w:p>
    <w:p w14:paraId="413E00A8" w14:textId="683F31A4" w:rsidR="002E5118" w:rsidRDefault="002E5118">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_Toc81507200 \h </w:instrText>
      </w:r>
      <w:r>
        <w:fldChar w:fldCharType="separate"/>
      </w:r>
      <w:r>
        <w:t>99</w:t>
      </w:r>
      <w:r>
        <w:fldChar w:fldCharType="end"/>
      </w:r>
    </w:p>
    <w:p w14:paraId="02AC109D" w14:textId="2A4FAD4E" w:rsidR="002E5118" w:rsidRDefault="002E5118">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_Toc81507201 \h </w:instrText>
      </w:r>
      <w:r>
        <w:fldChar w:fldCharType="separate"/>
      </w:r>
      <w:r>
        <w:t>99</w:t>
      </w:r>
      <w:r>
        <w:fldChar w:fldCharType="end"/>
      </w:r>
    </w:p>
    <w:p w14:paraId="1E0619E0" w14:textId="471C802F" w:rsidR="002E5118" w:rsidRDefault="002E5118">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_Toc81507202 \h </w:instrText>
      </w:r>
      <w:r>
        <w:fldChar w:fldCharType="separate"/>
      </w:r>
      <w:r>
        <w:t>99</w:t>
      </w:r>
      <w:r>
        <w:fldChar w:fldCharType="end"/>
      </w:r>
    </w:p>
    <w:p w14:paraId="6B1B5AC0" w14:textId="37304979" w:rsidR="002E5118" w:rsidRDefault="002E5118">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_Toc81507203 \h </w:instrText>
      </w:r>
      <w:r>
        <w:fldChar w:fldCharType="separate"/>
      </w:r>
      <w:r>
        <w:t>100</w:t>
      </w:r>
      <w:r>
        <w:fldChar w:fldCharType="end"/>
      </w:r>
    </w:p>
    <w:p w14:paraId="13756752" w14:textId="2F63AE5D" w:rsidR="002E5118" w:rsidRDefault="002E5118">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_Toc81507204 \h </w:instrText>
      </w:r>
      <w:r>
        <w:fldChar w:fldCharType="separate"/>
      </w:r>
      <w:r>
        <w:t>102</w:t>
      </w:r>
      <w:r>
        <w:fldChar w:fldCharType="end"/>
      </w:r>
    </w:p>
    <w:p w14:paraId="1A097A1A" w14:textId="3A2A6ADE" w:rsidR="002E5118" w:rsidRDefault="002E5118">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_Toc81507205 \h </w:instrText>
      </w:r>
      <w:r>
        <w:fldChar w:fldCharType="separate"/>
      </w:r>
      <w:r>
        <w:t>103</w:t>
      </w:r>
      <w:r>
        <w:fldChar w:fldCharType="end"/>
      </w:r>
    </w:p>
    <w:p w14:paraId="789DEB98" w14:textId="336979D6" w:rsidR="002E5118" w:rsidRDefault="002E5118">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_Toc81507206 \h </w:instrText>
      </w:r>
      <w:r>
        <w:fldChar w:fldCharType="separate"/>
      </w:r>
      <w:r>
        <w:t>106</w:t>
      </w:r>
      <w:r>
        <w:fldChar w:fldCharType="end"/>
      </w:r>
    </w:p>
    <w:p w14:paraId="5D64103E" w14:textId="456E46F4" w:rsidR="002E5118" w:rsidRDefault="002E5118">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_Toc81507207 \h </w:instrText>
      </w:r>
      <w:r>
        <w:fldChar w:fldCharType="separate"/>
      </w:r>
      <w:r>
        <w:t>107</w:t>
      </w:r>
      <w:r>
        <w:fldChar w:fldCharType="end"/>
      </w:r>
    </w:p>
    <w:p w14:paraId="62CFF543" w14:textId="1E46F3DF" w:rsidR="002E5118" w:rsidRDefault="002E5118">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_Toc81507208 \h </w:instrText>
      </w:r>
      <w:r>
        <w:fldChar w:fldCharType="separate"/>
      </w:r>
      <w:r>
        <w:t>107</w:t>
      </w:r>
      <w:r>
        <w:fldChar w:fldCharType="end"/>
      </w:r>
    </w:p>
    <w:p w14:paraId="5F00E3E7" w14:textId="005B4D19" w:rsidR="002E5118" w:rsidRDefault="002E5118">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_Toc81507209 \h </w:instrText>
      </w:r>
      <w:r>
        <w:fldChar w:fldCharType="separate"/>
      </w:r>
      <w:r>
        <w:t>107</w:t>
      </w:r>
      <w:r>
        <w:fldChar w:fldCharType="end"/>
      </w:r>
    </w:p>
    <w:p w14:paraId="40340995" w14:textId="496A14CB" w:rsidR="002E5118" w:rsidRDefault="002E5118">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_Toc81507210 \h </w:instrText>
      </w:r>
      <w:r>
        <w:fldChar w:fldCharType="separate"/>
      </w:r>
      <w:r>
        <w:t>107</w:t>
      </w:r>
      <w:r>
        <w:fldChar w:fldCharType="end"/>
      </w:r>
    </w:p>
    <w:p w14:paraId="27606BDA" w14:textId="0B112027" w:rsidR="002E5118" w:rsidRDefault="002E5118">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_Toc81507211 \h </w:instrText>
      </w:r>
      <w:r>
        <w:fldChar w:fldCharType="separate"/>
      </w:r>
      <w:r>
        <w:t>107</w:t>
      </w:r>
      <w:r>
        <w:fldChar w:fldCharType="end"/>
      </w:r>
    </w:p>
    <w:p w14:paraId="3916520D" w14:textId="33EC8B2C" w:rsidR="002E5118" w:rsidRDefault="002E5118">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_Toc81507212 \h </w:instrText>
      </w:r>
      <w:r>
        <w:fldChar w:fldCharType="separate"/>
      </w:r>
      <w:r>
        <w:t>108</w:t>
      </w:r>
      <w:r>
        <w:fldChar w:fldCharType="end"/>
      </w:r>
    </w:p>
    <w:p w14:paraId="28569DFB" w14:textId="59F1A03E" w:rsidR="002E5118" w:rsidRDefault="002E5118">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_Toc81507213 \h </w:instrText>
      </w:r>
      <w:r>
        <w:fldChar w:fldCharType="separate"/>
      </w:r>
      <w:r>
        <w:t>109</w:t>
      </w:r>
      <w:r>
        <w:fldChar w:fldCharType="end"/>
      </w:r>
    </w:p>
    <w:p w14:paraId="1DF7772F" w14:textId="53C67326" w:rsidR="002E5118" w:rsidRDefault="002E5118">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_Toc81507214 \h </w:instrText>
      </w:r>
      <w:r>
        <w:fldChar w:fldCharType="separate"/>
      </w:r>
      <w:r>
        <w:t>109</w:t>
      </w:r>
      <w:r>
        <w:fldChar w:fldCharType="end"/>
      </w:r>
    </w:p>
    <w:p w14:paraId="39A4071D" w14:textId="7BE42DB4" w:rsidR="002E5118" w:rsidRDefault="002E5118">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_Toc81507215 \h </w:instrText>
      </w:r>
      <w:r>
        <w:fldChar w:fldCharType="separate"/>
      </w:r>
      <w:r>
        <w:t>109</w:t>
      </w:r>
      <w:r>
        <w:fldChar w:fldCharType="end"/>
      </w:r>
    </w:p>
    <w:p w14:paraId="64B1B07C" w14:textId="06898DD3" w:rsidR="002E5118" w:rsidRDefault="002E5118">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_Toc81507216 \h </w:instrText>
      </w:r>
      <w:r>
        <w:fldChar w:fldCharType="separate"/>
      </w:r>
      <w:r>
        <w:t>109</w:t>
      </w:r>
      <w:r>
        <w:fldChar w:fldCharType="end"/>
      </w:r>
    </w:p>
    <w:p w14:paraId="0FCC73CB" w14:textId="25F14893" w:rsidR="002E5118" w:rsidRDefault="002E5118">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_Toc81507217 \h </w:instrText>
      </w:r>
      <w:r>
        <w:fldChar w:fldCharType="separate"/>
      </w:r>
      <w:r>
        <w:t>110</w:t>
      </w:r>
      <w:r>
        <w:fldChar w:fldCharType="end"/>
      </w:r>
    </w:p>
    <w:p w14:paraId="3182F80E" w14:textId="3BD3B07D" w:rsidR="002E5118" w:rsidRDefault="002E5118">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_Toc81507218 \h </w:instrText>
      </w:r>
      <w:r>
        <w:fldChar w:fldCharType="separate"/>
      </w:r>
      <w:r>
        <w:t>111</w:t>
      </w:r>
      <w:r>
        <w:fldChar w:fldCharType="end"/>
      </w:r>
    </w:p>
    <w:p w14:paraId="08730B9A" w14:textId="68E2A2C5" w:rsidR="002E5118" w:rsidRDefault="002E5118">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_Toc81507219 \h </w:instrText>
      </w:r>
      <w:r>
        <w:fldChar w:fldCharType="separate"/>
      </w:r>
      <w:r>
        <w:t>113</w:t>
      </w:r>
      <w:r>
        <w:fldChar w:fldCharType="end"/>
      </w:r>
    </w:p>
    <w:p w14:paraId="4090D69B" w14:textId="321493B2" w:rsidR="002E5118" w:rsidRDefault="002E5118">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_Toc81507220 \h </w:instrText>
      </w:r>
      <w:r>
        <w:fldChar w:fldCharType="separate"/>
      </w:r>
      <w:r>
        <w:t>113</w:t>
      </w:r>
      <w:r>
        <w:fldChar w:fldCharType="end"/>
      </w:r>
    </w:p>
    <w:p w14:paraId="0F85D2FA" w14:textId="152D73E5" w:rsidR="002E5118" w:rsidRDefault="002E5118">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_Toc81507221 \h </w:instrText>
      </w:r>
      <w:r>
        <w:fldChar w:fldCharType="separate"/>
      </w:r>
      <w:r>
        <w:t>113</w:t>
      </w:r>
      <w:r>
        <w:fldChar w:fldCharType="end"/>
      </w:r>
    </w:p>
    <w:p w14:paraId="1BFB6C0E" w14:textId="034D4EC3" w:rsidR="002E5118" w:rsidRDefault="002E5118">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_Toc81507222 \h </w:instrText>
      </w:r>
      <w:r>
        <w:fldChar w:fldCharType="separate"/>
      </w:r>
      <w:r>
        <w:t>114</w:t>
      </w:r>
      <w:r>
        <w:fldChar w:fldCharType="end"/>
      </w:r>
    </w:p>
    <w:p w14:paraId="176D2783" w14:textId="6F8A9770" w:rsidR="002E5118" w:rsidRDefault="002E5118">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_Toc81507223 \h </w:instrText>
      </w:r>
      <w:r>
        <w:fldChar w:fldCharType="separate"/>
      </w:r>
      <w:r>
        <w:t>114</w:t>
      </w:r>
      <w:r>
        <w:fldChar w:fldCharType="end"/>
      </w:r>
    </w:p>
    <w:p w14:paraId="51917892" w14:textId="687775C8" w:rsidR="002E5118" w:rsidRDefault="002E5118">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_Toc81507224 \h </w:instrText>
      </w:r>
      <w:r>
        <w:fldChar w:fldCharType="separate"/>
      </w:r>
      <w:r>
        <w:t>114</w:t>
      </w:r>
      <w:r>
        <w:fldChar w:fldCharType="end"/>
      </w:r>
    </w:p>
    <w:p w14:paraId="54CB6AC7" w14:textId="09C67CBC" w:rsidR="002E5118" w:rsidRDefault="002E5118">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_Toc81507225 \h </w:instrText>
      </w:r>
      <w:r>
        <w:fldChar w:fldCharType="separate"/>
      </w:r>
      <w:r>
        <w:t>114</w:t>
      </w:r>
      <w:r>
        <w:fldChar w:fldCharType="end"/>
      </w:r>
    </w:p>
    <w:p w14:paraId="1ACC4A28" w14:textId="49C9B2EA" w:rsidR="002E5118" w:rsidRDefault="002E5118">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_Toc81507226 \h </w:instrText>
      </w:r>
      <w:r>
        <w:fldChar w:fldCharType="separate"/>
      </w:r>
      <w:r>
        <w:t>114</w:t>
      </w:r>
      <w:r>
        <w:fldChar w:fldCharType="end"/>
      </w:r>
    </w:p>
    <w:p w14:paraId="2A45AFA8" w14:textId="5100C31B" w:rsidR="002E5118" w:rsidRDefault="002E5118">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_Toc81507227 \h </w:instrText>
      </w:r>
      <w:r>
        <w:fldChar w:fldCharType="separate"/>
      </w:r>
      <w:r>
        <w:t>114</w:t>
      </w:r>
      <w:r>
        <w:fldChar w:fldCharType="end"/>
      </w:r>
    </w:p>
    <w:p w14:paraId="4E7092AD" w14:textId="0CE03A62" w:rsidR="002E5118" w:rsidRDefault="002E5118">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_Toc81507228 \h </w:instrText>
      </w:r>
      <w:r>
        <w:fldChar w:fldCharType="separate"/>
      </w:r>
      <w:r>
        <w:t>115</w:t>
      </w:r>
      <w:r>
        <w:fldChar w:fldCharType="end"/>
      </w:r>
    </w:p>
    <w:p w14:paraId="4FB7DE19" w14:textId="3467EE66" w:rsidR="002E5118" w:rsidRDefault="002E5118">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_Toc81507229 \h </w:instrText>
      </w:r>
      <w:r>
        <w:fldChar w:fldCharType="separate"/>
      </w:r>
      <w:r>
        <w:t>115</w:t>
      </w:r>
      <w:r>
        <w:fldChar w:fldCharType="end"/>
      </w:r>
    </w:p>
    <w:p w14:paraId="5BD04A75" w14:textId="740CDA93" w:rsidR="002E5118" w:rsidRDefault="002E5118">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_Toc81507230 \h </w:instrText>
      </w:r>
      <w:r>
        <w:fldChar w:fldCharType="separate"/>
      </w:r>
      <w:r>
        <w:t>115</w:t>
      </w:r>
      <w:r>
        <w:fldChar w:fldCharType="end"/>
      </w:r>
    </w:p>
    <w:p w14:paraId="60C5617D" w14:textId="531795CA" w:rsidR="002E5118" w:rsidRDefault="002E5118">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_Toc81507231 \h </w:instrText>
      </w:r>
      <w:r>
        <w:fldChar w:fldCharType="separate"/>
      </w:r>
      <w:r>
        <w:t>116</w:t>
      </w:r>
      <w:r>
        <w:fldChar w:fldCharType="end"/>
      </w:r>
    </w:p>
    <w:p w14:paraId="0F39E356" w14:textId="6D49E709" w:rsidR="002E5118" w:rsidRDefault="002E5118">
      <w:pPr>
        <w:pStyle w:val="TOC8"/>
        <w:rPr>
          <w:rFonts w:asciiTheme="minorHAnsi" w:eastAsiaTheme="minorEastAsia" w:hAnsiTheme="minorHAnsi" w:cstheme="minorBidi"/>
          <w:b w:val="0"/>
          <w:sz w:val="24"/>
          <w:szCs w:val="24"/>
          <w:lang w:val="en-US"/>
        </w:rPr>
      </w:pPr>
      <w:r>
        <w:lastRenderedPageBreak/>
        <w:t>Annex &lt;X&gt;: Change history</w:t>
      </w:r>
      <w:r>
        <w:tab/>
      </w:r>
      <w:r>
        <w:fldChar w:fldCharType="begin"/>
      </w:r>
      <w:r>
        <w:instrText xml:space="preserve"> PAGEREF _Toc81507232 \h </w:instrText>
      </w:r>
      <w:r>
        <w:fldChar w:fldCharType="separate"/>
      </w:r>
      <w:r>
        <w:t>117</w:t>
      </w:r>
      <w:r>
        <w:fldChar w:fldCharType="end"/>
      </w:r>
    </w:p>
    <w:p w14:paraId="15266002" w14:textId="3AD31570" w:rsidR="00080512" w:rsidRPr="004D3578" w:rsidRDefault="004D3578">
      <w:r w:rsidRPr="004D3578">
        <w:rPr>
          <w:noProof/>
          <w:sz w:val="22"/>
        </w:rPr>
        <w:fldChar w:fldCharType="end"/>
      </w:r>
    </w:p>
    <w:p w14:paraId="7C3DDA0E" w14:textId="5A7F6BCB"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81507121"/>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81507122"/>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81507123"/>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206F918E" w:rsidR="00167EA1" w:rsidRPr="004D3578" w:rsidRDefault="00167EA1" w:rsidP="001E70A5">
      <w:pPr>
        <w:pStyle w:val="EX"/>
      </w:pPr>
      <w:r>
        <w:t>[7]</w:t>
      </w:r>
      <w:r>
        <w:tab/>
      </w:r>
      <w:r w:rsidRPr="00167EA1">
        <w:t>3GPP TR 38.903: " Derivation of test tolerances and measurement uncertainty for User Equipment (UE) conformance test cases".</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81507124"/>
      <w:bookmarkEnd w:id="23"/>
      <w:r w:rsidRPr="004D3578">
        <w:lastRenderedPageBreak/>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81507125"/>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81507126"/>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81507127"/>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81507128"/>
      <w:r w:rsidR="00080512" w:rsidRPr="004D3578">
        <w:lastRenderedPageBreak/>
        <w:t>4</w:t>
      </w:r>
      <w:r w:rsidR="00080512" w:rsidRPr="004D3578">
        <w:tab/>
      </w:r>
      <w:r w:rsidR="006E67E0">
        <w:t>General</w:t>
      </w:r>
      <w:bookmarkEnd w:id="29"/>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0" w:name="_Toc81507129"/>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81507130"/>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81507131"/>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81507132"/>
      <w:r>
        <w:lastRenderedPageBreak/>
        <w:t>5.1.2</w:t>
      </w:r>
      <w:r>
        <w:tab/>
        <w:t>Beam management sensitivity study of NF based solutions</w:t>
      </w:r>
      <w:bookmarkEnd w:id="33"/>
    </w:p>
    <w:p w14:paraId="47A3E899" w14:textId="77777777" w:rsidR="003C5F49" w:rsidRDefault="003C5F49" w:rsidP="003C5F49">
      <w:pPr>
        <w:pStyle w:val="Heading4"/>
      </w:pPr>
      <w:bookmarkStart w:id="34" w:name="_Toc81507133"/>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81507134"/>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81507135"/>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7F2625"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7F2625"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23D0AFC7" w:rsidR="001F62E7" w:rsidRDefault="001F62E7" w:rsidP="00D03E33">
      <w:pPr>
        <w:pStyle w:val="Heading3"/>
      </w:pPr>
      <w:bookmarkStart w:id="39" w:name="_Toc81507136"/>
      <w:r w:rsidRPr="001F62E7">
        <w:t>5.1.4</w:t>
      </w:r>
      <w:r w:rsidRPr="001F62E7">
        <w:tab/>
        <w:t>Permitted Methodologies: CFFNF and CFFDNF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7E4DBF">
            <w:pPr>
              <w:pStyle w:val="TAH"/>
            </w:pPr>
            <w:r w:rsidRPr="00B957C0">
              <w:t>►</w:t>
            </w:r>
            <w:r>
              <w:t xml:space="preserve"> Methodology </w:t>
            </w:r>
            <w:r w:rsidRPr="00B957C0">
              <w:t>►</w:t>
            </w:r>
          </w:p>
          <w:p w14:paraId="5CE3DC06" w14:textId="3077CDE9" w:rsidR="001F62E7" w:rsidRDefault="001F62E7"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7E4DBF">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7E4DBF">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3FA95E96" w:rsidR="001F62E7" w:rsidRPr="00BF5647" w:rsidRDefault="001F62E7" w:rsidP="001F62E7">
            <w:pPr>
              <w:pStyle w:val="TAN"/>
            </w:pPr>
            <w:r w:rsidRPr="001F62E7">
              <w:t>Note 1:</w:t>
            </w:r>
            <w:r w:rsidRPr="001F62E7">
              <w:tab/>
              <w:t xml:space="preserve">This can be revised whenever empirical methods to determine the offset location </w:t>
            </w:r>
            <w:r w:rsidR="001D4DA8">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00582C66" w:rsidR="001F62E7" w:rsidRDefault="001F62E7" w:rsidP="001F62E7">
      <w:r>
        <w:lastRenderedPageBreak/>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81507137"/>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lastRenderedPageBreak/>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7F2625"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3">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4">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41" w:name="_Toc81507138"/>
      <w:r>
        <w:lastRenderedPageBreak/>
        <w:t>5.1.4.2</w:t>
      </w:r>
      <w:r>
        <w:tab/>
        <w:t>Test Procedures for CFFDNF and CFFNF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lastRenderedPageBreak/>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SS deactivates the UE Beamlock Function (UBF) by performing the procedure as specified in TS 38.508-1 clause 4.9.3.</w:t>
      </w:r>
    </w:p>
    <w:p w14:paraId="333288D8" w14:textId="77777777" w:rsidR="005D1DF4" w:rsidRDefault="005D1DF4" w:rsidP="005D1DF4">
      <w:pPr>
        <w:pStyle w:val="Heading4"/>
      </w:pPr>
      <w:bookmarkStart w:id="42" w:name="_Toc81507139"/>
      <w:r>
        <w:t>5.1.4.3</w:t>
      </w:r>
      <w:r>
        <w:tab/>
        <w:t>Simulation Assumptions</w:t>
      </w:r>
      <w:bookmarkEnd w:id="42"/>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81507140"/>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0">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1">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2">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6">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7">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1">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2">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3">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4">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5">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77777777" w:rsidR="00FB339E" w:rsidRDefault="00FB339E" w:rsidP="00E63DE8"/>
    <w:p w14:paraId="203D04ED" w14:textId="77777777" w:rsidR="009910D3" w:rsidRDefault="009910D3" w:rsidP="009910D3">
      <w:pPr>
        <w:pStyle w:val="Heading4"/>
      </w:pPr>
      <w:bookmarkStart w:id="47" w:name="_Toc81507141"/>
      <w:r>
        <w:t>5.1.4.5</w:t>
      </w:r>
      <w:r>
        <w:tab/>
        <w:t>Simulation results for CFFNF (using Black &amp; White-Box Approach)</w:t>
      </w:r>
      <w:bookmarkEnd w:id="47"/>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8"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8"/>
    </w:tbl>
    <w:p w14:paraId="25A41E27" w14:textId="0B33433F" w:rsidR="009910D3" w:rsidRDefault="009910D3" w:rsidP="009910D3"/>
    <w:p w14:paraId="48A77CF0" w14:textId="3BC2BCA8" w:rsidR="009910D3" w:rsidRDefault="009910D3" w:rsidP="00772DCE">
      <w:pPr>
        <w:pStyle w:val="TH"/>
      </w:pPr>
      <w:r w:rsidRPr="009910D3">
        <w:lastRenderedPageBreak/>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49" w:name="_Toc81507142"/>
      <w:r>
        <w:lastRenderedPageBreak/>
        <w:t>5.1.4.6</w:t>
      </w:r>
      <w:r>
        <w:tab/>
        <w:t>Simulation results for CFFNF (using Black-Box Approach)</w:t>
      </w:r>
      <w:bookmarkEnd w:id="49"/>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lastRenderedPageBreak/>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lastRenderedPageBreak/>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lastRenderedPageBreak/>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3913EF76" w:rsidR="004129D4" w:rsidRPr="004129D4" w:rsidRDefault="004129D4" w:rsidP="004129D4">
      <w:pPr>
        <w:pStyle w:val="Heading4"/>
      </w:pPr>
      <w:bookmarkStart w:id="50" w:name="_Toc81507143"/>
      <w:r w:rsidRPr="004129D4">
        <w:lastRenderedPageBreak/>
        <w:t>5.1.4.</w:t>
      </w:r>
      <w:r w:rsidR="00083354">
        <w:t>7</w:t>
      </w:r>
      <w:r w:rsidRPr="004129D4">
        <w:tab/>
        <w:t>Simulation results for sensitivity of CFFNF to relative measurement uncertainties</w:t>
      </w:r>
      <w:bookmarkEnd w:id="50"/>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lastRenderedPageBreak/>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55BB667B" w:rsidR="006F2894" w:rsidRPr="009A4446" w:rsidRDefault="006F2894" w:rsidP="009A4446"/>
    <w:p w14:paraId="17E3D9C2" w14:textId="79A95964" w:rsidR="009A4446" w:rsidRDefault="009A4446" w:rsidP="009A4446">
      <w:pPr>
        <w:pStyle w:val="Heading4"/>
      </w:pPr>
      <w:bookmarkStart w:id="51" w:name="_Toc81507144"/>
      <w:r>
        <w:t>5.1.4.</w:t>
      </w:r>
      <w:r w:rsidR="006B65BC">
        <w:t>8</w:t>
      </w:r>
      <w:r>
        <w:tab/>
        <w:t>Simulation results for Influence of Noise</w:t>
      </w:r>
      <w:bookmarkEnd w:id="51"/>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59086A1C"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6B65BC">
        <w:t>8</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32DBAA43" w:rsidR="007B5869" w:rsidRDefault="007B5869" w:rsidP="007B5869">
      <w:pPr>
        <w:pStyle w:val="TF"/>
      </w:pPr>
      <w:r>
        <w:t>Figure 5.1.4.</w:t>
      </w:r>
      <w:r w:rsidR="006B65BC">
        <w:t>8</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48739E42" w:rsidR="007B5869" w:rsidRDefault="007B5869" w:rsidP="007B5869">
      <w:r>
        <w:t>The improvements in SNR for CFFNF and CFFDNF compared to DFF/IFF are tabulated in Table 5.1.4.</w:t>
      </w:r>
      <w:r w:rsidR="002F3FCA">
        <w:t>8</w:t>
      </w:r>
      <w:r>
        <w:t>-1.</w:t>
      </w:r>
    </w:p>
    <w:p w14:paraId="3DC0A56E" w14:textId="168B2983" w:rsidR="007B5869" w:rsidRDefault="007B5869" w:rsidP="007B5869">
      <w:pPr>
        <w:pStyle w:val="TH"/>
      </w:pPr>
      <w:r>
        <w:t>Table 5.1.4.</w:t>
      </w:r>
      <w:r w:rsidR="002F3FCA">
        <w:t>8</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2D880105" w:rsidR="008C3007" w:rsidRDefault="008C3007" w:rsidP="008C3007">
      <w:r>
        <w:lastRenderedPageBreak/>
        <w:t>In our influence of noise calculations, we assumed a range of SNR values for the DFF/IFF methodology at the TE input and scaled the effective SNR at the TE input for the CFFDNF/CFFNF analyses as shown in Table 5.1.4.</w:t>
      </w:r>
      <w:r w:rsidR="00AD7B75">
        <w:t>8</w:t>
      </w:r>
      <w:r>
        <w:t>-2 based on the FSPL/SNR improvements in Table 5.1.4.</w:t>
      </w:r>
      <w:r w:rsidR="00AD7B75">
        <w:t>8</w:t>
      </w:r>
      <w:r>
        <w:t xml:space="preserve">-1. </w:t>
      </w:r>
    </w:p>
    <w:p w14:paraId="13EDCCB2" w14:textId="559BE220" w:rsidR="008C3007" w:rsidRDefault="008C3007" w:rsidP="008C3007">
      <w:pPr>
        <w:pStyle w:val="TH"/>
      </w:pPr>
      <w:r>
        <w:t>Table 5.1.4.</w:t>
      </w:r>
      <w:r w:rsidR="00AD7B75">
        <w:t>8</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3B246195"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AD7B75">
        <w:t>8</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AD7B75">
        <w:t>8</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7DC06858" w:rsidR="008C3007" w:rsidRDefault="00CC3890" w:rsidP="006F6353">
      <w:pPr>
        <w:pStyle w:val="TH"/>
      </w:pPr>
      <w:r w:rsidRPr="00CC3890">
        <w:t>Table 5.1.4.</w:t>
      </w:r>
      <w:r w:rsidR="00AD7B75">
        <w:t>8</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075AD55D" w:rsidR="00CC3890" w:rsidRDefault="006F6353" w:rsidP="006F6353">
      <w:pPr>
        <w:pStyle w:val="TH"/>
      </w:pPr>
      <w:r w:rsidRPr="006F6353">
        <w:lastRenderedPageBreak/>
        <w:t>Table 5.1.4.</w:t>
      </w:r>
      <w:r w:rsidR="00495EBF">
        <w:t>8</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14744BCD"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 xml:space="preserve">5.1.4.8-5 for PC3 devices. The simulated influences of noise are within the results at the </w:t>
      </w:r>
      <w:bookmarkStart w:id="52" w:name="_Hlk81314508"/>
      <w:r w:rsidRPr="00B041C2">
        <w:t xml:space="preserve">respective extremes presented in Table </w:t>
      </w:r>
      <w:r w:rsidR="00F657BF" w:rsidRPr="00CC3890">
        <w:t>5.1.4.</w:t>
      </w:r>
      <w:r w:rsidR="00F657BF">
        <w:t>8</w:t>
      </w:r>
      <w:r w:rsidR="00F657BF" w:rsidRPr="00CC3890">
        <w:t>-3</w:t>
      </w:r>
      <w:r w:rsidRPr="00B041C2">
        <w:t xml:space="preserve"> (min offset) and Table </w:t>
      </w:r>
      <w:r w:rsidR="00F657BF" w:rsidRPr="00F657BF">
        <w:t>5.1.4.8-4</w:t>
      </w:r>
      <w:r w:rsidRPr="00B041C2">
        <w:t xml:space="preserve"> (max offset). Similar</w:t>
      </w:r>
      <w:bookmarkEnd w:id="52"/>
      <w:r w:rsidRPr="00B041C2">
        <w:t xml:space="preserve"> simulations were performed for PC1 devices with the 12x12 antenna configuration with maximum offset of 10cm and are tabulated in Table 5.1.4.8-6.</w:t>
      </w:r>
    </w:p>
    <w:p w14:paraId="354B38E6" w14:textId="3CC221F6" w:rsidR="00FD457A" w:rsidRDefault="00FD457A" w:rsidP="00FD457A">
      <w:pPr>
        <w:pStyle w:val="TH"/>
      </w:pPr>
      <w:r w:rsidRPr="00FD457A">
        <w:t xml:space="preserve">Table 5.1.4.8-5: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93FA4BE" w:rsidR="00FD457A" w:rsidRDefault="00FD457A" w:rsidP="00FD457A">
      <w:pPr>
        <w:pStyle w:val="TH"/>
      </w:pPr>
      <w:r w:rsidRPr="00FD457A">
        <w:lastRenderedPageBreak/>
        <w:t xml:space="preserve">Table 5.1.4.8-6: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588A9F54" w14:textId="1C7F5D8D" w:rsidR="00A04955"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r w:rsidR="00A04955">
        <w:t>5.1.4.</w:t>
      </w:r>
      <w:r>
        <w:t>9</w:t>
      </w:r>
      <w:r w:rsidR="00A04955">
        <w:tab/>
        <w:t>Simulation Results for offset error MU</w:t>
      </w:r>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61FB206C"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FD457A">
        <w:t>9</w:t>
      </w:r>
      <w:r w:rsidRPr="00A04955">
        <w:t xml:space="preserve">-1, were simulated and each offset was considered the actual offset of the antenna array. </w:t>
      </w:r>
    </w:p>
    <w:p w14:paraId="14FD7DF6" w14:textId="7A17C83E"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EA0CED">
        <w:t>9</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lastRenderedPageBreak/>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65">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7D69D9C5" w:rsidR="00A04955" w:rsidRDefault="00A04955" w:rsidP="00A04955">
      <w:pPr>
        <w:pStyle w:val="TF"/>
      </w:pPr>
      <w:r>
        <w:t>Figure 5.1.4.</w:t>
      </w:r>
      <w:r w:rsidR="00EA0CED">
        <w:t>9</w:t>
      </w:r>
      <w:r>
        <w:t>-1: Illustration of simulation assumptions. The 1000 random offsets considered the actual antenna offsets shown on the left; 1000 random errors around each offset shown on the right.</w:t>
      </w:r>
    </w:p>
    <w:p w14:paraId="046E2D3A" w14:textId="6879A95D" w:rsidR="00A04955" w:rsidRDefault="00A04955" w:rsidP="00A04955">
      <w:r>
        <w:t>The results for this analysis are tabulated in Table 5.1.4.</w:t>
      </w:r>
      <w:r w:rsidR="00EA0CED">
        <w:t>9</w:t>
      </w:r>
      <w:r>
        <w:t>-1. Similar analyses from another company are included in Table 5.1.4.</w:t>
      </w:r>
      <w:r w:rsidR="00EA0CED">
        <w:t>9</w:t>
      </w:r>
      <w:r>
        <w:t xml:space="preserve">-1 focusing only on the uncertainties based on the effect of the antenna offset error on the pathloss, i.e., without the probe antenna gain impact. </w:t>
      </w:r>
    </w:p>
    <w:p w14:paraId="6C1E0B75" w14:textId="1E6332F9" w:rsidR="00A04955" w:rsidRDefault="00A04955" w:rsidP="00A04955">
      <w:pPr>
        <w:pStyle w:val="TH"/>
      </w:pPr>
      <w:r>
        <w:t>Table 5.1.4.</w:t>
      </w:r>
      <w:r w:rsidR="00EA0CED">
        <w:t>9</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3" w:name="_Toc81507145"/>
      <w:r w:rsidRPr="00D03E33">
        <w:lastRenderedPageBreak/>
        <w:t>5.1.</w:t>
      </w:r>
      <w:r w:rsidR="00266289">
        <w:t>5</w:t>
      </w:r>
      <w:r w:rsidRPr="00D03E33">
        <w:tab/>
        <w:t>Applicability of NF methodologies</w:t>
      </w:r>
      <w:bookmarkEnd w:id="53"/>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7777777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 xml:space="preserve">in the NF </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w:t>
      </w:r>
      <w:r w:rsidRPr="00CC6B53">
        <w:lastRenderedPageBreak/>
        <w:t xml:space="preserve">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4" w:name="_Hlk81383680"/>
      <w:r w:rsidRPr="001C0CC4">
        <w:t>Table 5.1</w:t>
      </w:r>
      <w:r>
        <w:t>.</w:t>
      </w:r>
      <w:r w:rsidR="00205A33">
        <w:t>5</w:t>
      </w:r>
      <w:r w:rsidRPr="001C0CC4">
        <w:t>-</w:t>
      </w:r>
      <w:r w:rsidR="00D03E33">
        <w:t>1</w:t>
      </w:r>
      <w:bookmarkEnd w:id="54"/>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5" w:name="_Toc81507146"/>
      <w:r>
        <w:t>5.1.</w:t>
      </w:r>
      <w:r w:rsidR="00205A33">
        <w:t>6</w:t>
      </w:r>
      <w:r>
        <w:tab/>
        <w:t>Improvement of permitted methods</w:t>
      </w:r>
      <w:bookmarkEnd w:id="55"/>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lastRenderedPageBreak/>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6" w:name="_Toc81507147"/>
      <w:r>
        <w:t>5</w:t>
      </w:r>
      <w:r w:rsidRPr="004D3578">
        <w:t>.</w:t>
      </w:r>
      <w:r>
        <w:t>2</w:t>
      </w:r>
      <w:r w:rsidRPr="004D3578">
        <w:tab/>
      </w:r>
      <w:r>
        <w:t>Polarizat</w:t>
      </w:r>
      <w:r w:rsidR="00866622">
        <w:t>i</w:t>
      </w:r>
      <w:r>
        <w:t xml:space="preserve">on basis mismatch between the </w:t>
      </w:r>
      <w:r w:rsidR="00866622">
        <w:t xml:space="preserve">TE </w:t>
      </w:r>
      <w:r>
        <w:t>and DUT</w:t>
      </w:r>
      <w:bookmarkEnd w:id="56"/>
    </w:p>
    <w:p w14:paraId="3E7AC850" w14:textId="77777777" w:rsidR="00F42672" w:rsidRDefault="00F42672" w:rsidP="00F42672">
      <w:pPr>
        <w:pStyle w:val="Heading3"/>
      </w:pPr>
      <w:bookmarkStart w:id="57" w:name="_Toc81507148"/>
      <w:r>
        <w:t>5.2.1</w:t>
      </w:r>
      <w:r>
        <w:tab/>
        <w:t>General</w:t>
      </w:r>
      <w:bookmarkEnd w:id="57"/>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8" w:name="_Toc81507149"/>
      <w:r w:rsidRPr="00D65352">
        <w:t>5.2.2</w:t>
      </w:r>
      <w:r w:rsidRPr="00D65352">
        <w:tab/>
        <w:t>Enhanced test method for EIRP measurement</w:t>
      </w:r>
      <w:bookmarkEnd w:id="58"/>
    </w:p>
    <w:p w14:paraId="5B6E8C57" w14:textId="77777777" w:rsidR="00D65352" w:rsidRDefault="00D65352" w:rsidP="00D65352">
      <w:pPr>
        <w:pStyle w:val="Heading4"/>
      </w:pPr>
      <w:bookmarkStart w:id="59" w:name="_Toc81507150"/>
      <w:r>
        <w:t>5.2.2.1</w:t>
      </w:r>
      <w:r>
        <w:tab/>
        <w:t>TPMI method</w:t>
      </w:r>
      <w:bookmarkEnd w:id="59"/>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7F2625"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7F262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7F262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7F262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7F262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7F2625"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0" w:name="_Toc81507151"/>
      <w:r>
        <w:t>5.2.2.2</w:t>
      </w:r>
      <w:r>
        <w:tab/>
        <w:t>Applicability of TPMI side condition method</w:t>
      </w:r>
      <w:bookmarkEnd w:id="60"/>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1" w:name="_Toc81507152"/>
      <w:r>
        <w:t>5.2.2.3</w:t>
      </w:r>
      <w:r>
        <w:tab/>
        <w:t>Alternative test method</w:t>
      </w:r>
      <w:bookmarkEnd w:id="61"/>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2" w:name="_Toc81507153"/>
      <w:r>
        <w:t>5.2.3</w:t>
      </w:r>
      <w:r>
        <w:tab/>
        <w:t>Enhanced test method for UL demodulation measurement</w:t>
      </w:r>
      <w:bookmarkEnd w:id="62"/>
    </w:p>
    <w:p w14:paraId="37CB20B1" w14:textId="77777777" w:rsidR="003B4B4C" w:rsidRDefault="003B4B4C" w:rsidP="003B4B4C">
      <w:pPr>
        <w:pStyle w:val="Heading4"/>
      </w:pPr>
      <w:bookmarkStart w:id="63" w:name="_Toc81507154"/>
      <w:r>
        <w:t>5.2.3.1</w:t>
      </w:r>
      <w:r>
        <w:tab/>
        <w:t>Test equipment Zero-forcing MIMO receiver</w:t>
      </w:r>
      <w:bookmarkEnd w:id="63"/>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4" w:name="_Toc81507155"/>
      <w:r>
        <w:t>5.2.3.1.1</w:t>
      </w:r>
      <w:r>
        <w:tab/>
        <w:t>Method 1</w:t>
      </w:r>
      <w:bookmarkEnd w:id="64"/>
    </w:p>
    <w:p w14:paraId="12DED5BA" w14:textId="59928351" w:rsidR="006D0E1C" w:rsidRDefault="006D0E1C" w:rsidP="006D0E1C">
      <w:pPr>
        <w:pStyle w:val="Heading6"/>
      </w:pPr>
      <w:bookmarkStart w:id="65" w:name="_Toc81507156"/>
      <w:r>
        <w:t>5.2.3.1.1.1</w:t>
      </w:r>
      <w:r>
        <w:tab/>
        <w:t>Method 1 description</w:t>
      </w:r>
      <w:bookmarkEnd w:id="65"/>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68">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6" w:name="_Toc81507157"/>
      <w:r>
        <w:lastRenderedPageBreak/>
        <w:t>5.2.3.1.1.2</w:t>
      </w:r>
      <w:r>
        <w:tab/>
        <w:t>Method 1 MIMO Equalization</w:t>
      </w:r>
      <w:bookmarkEnd w:id="66"/>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7F2625"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7F2625"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7F2625"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67" w:name="_Toc81507158"/>
      <w:r>
        <w:t>5.2.3.1.1.3</w:t>
      </w:r>
      <w:r>
        <w:tab/>
        <w:t>Method 1 Maximum Ratio Combining</w:t>
      </w:r>
      <w:bookmarkEnd w:id="67"/>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7F2625"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7F2625"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7F2625"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68" w:name="_Toc81507159"/>
      <w:r>
        <w:t>5.2.3.1.1.4</w:t>
      </w:r>
      <w:r>
        <w:tab/>
        <w:t>Method 1 Layer processing</w:t>
      </w:r>
      <w:bookmarkEnd w:id="68"/>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7F2625"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7F2625"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69" w:name="_Toc81507160"/>
      <w:r w:rsidRPr="005D58B4">
        <w:t>5.2.3.1.2</w:t>
      </w:r>
      <w:r w:rsidRPr="005D58B4">
        <w:tab/>
        <w:t>Method 2</w:t>
      </w:r>
      <w:bookmarkEnd w:id="69"/>
      <w:r w:rsidRPr="005D58B4">
        <w:t xml:space="preserve"> </w:t>
      </w:r>
    </w:p>
    <w:p w14:paraId="28CCF2B6" w14:textId="6021856A" w:rsidR="005D58B4" w:rsidRDefault="005D58B4" w:rsidP="005D58B4">
      <w:pPr>
        <w:pStyle w:val="Heading6"/>
      </w:pPr>
      <w:bookmarkStart w:id="70" w:name="_Toc81507161"/>
      <w:r>
        <w:t>5.2.3.1.2.1</w:t>
      </w:r>
      <w:r>
        <w:tab/>
        <w:t>Method 2 description</w:t>
      </w:r>
      <w:bookmarkEnd w:id="70"/>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1" w:name="_Toc81507162"/>
      <w:r>
        <w:t>5.2.3.1.2.2</w:t>
      </w:r>
      <w:r>
        <w:tab/>
        <w:t>Method 2 MIMO Equalization</w:t>
      </w:r>
      <w:bookmarkEnd w:id="71"/>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7F2625"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7F2625"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7F2625"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7F2625"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7F2625"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2" w:name="_Toc81507163"/>
      <w:r>
        <w:t>5.2.3.1.2.3</w:t>
      </w:r>
      <w:r>
        <w:tab/>
        <w:t>Method 2 Maximal Ratio Combining</w:t>
      </w:r>
      <w:bookmarkEnd w:id="72"/>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7F2625"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3" w:name="_Toc81507164"/>
      <w:r>
        <w:lastRenderedPageBreak/>
        <w:t>5.2.3.1.2.4</w:t>
      </w:r>
      <w:r>
        <w:tab/>
        <w:t>Method 2 EVM equalizer flatness</w:t>
      </w:r>
      <w:bookmarkEnd w:id="73"/>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7F2625"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7F2625"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4" w:name="_Toc81507165"/>
      <w:r>
        <w:t>5.2.3.1.2.5</w:t>
      </w:r>
      <w:r>
        <w:tab/>
        <w:t>Method 2 channel invertibility considerations</w:t>
      </w:r>
      <w:bookmarkEnd w:id="74"/>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7F2625"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7F2625"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7F2625"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5" w:name="_Toc81507166"/>
      <w:r>
        <w:t>5.2.3.1.2.6</w:t>
      </w:r>
      <w:r>
        <w:tab/>
        <w:t>Method 2 DC (LO) cancellation</w:t>
      </w:r>
      <w:bookmarkEnd w:id="75"/>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76" w:name="_Toc81507167"/>
      <w:r w:rsidRPr="0084050B">
        <w:t>5.2.3.1.3 Analysis of Method 1 &amp; 2</w:t>
      </w:r>
      <w:bookmarkEnd w:id="76"/>
    </w:p>
    <w:p w14:paraId="101C876E" w14:textId="77777777" w:rsidR="0084050B" w:rsidRDefault="0084050B" w:rsidP="00DE7E9A">
      <w:pPr>
        <w:pStyle w:val="Heading6"/>
      </w:pPr>
      <w:bookmarkStart w:id="77" w:name="_Toc81507168"/>
      <w:r>
        <w:t>5.2.3.1.3.1 Comparison of both Methods</w:t>
      </w:r>
      <w:bookmarkEnd w:id="77"/>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76"/>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77"/>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78" w:name="_Toc81507169"/>
      <w:r w:rsidRPr="00DB2CB8">
        <w:t>5.2.3.1.3.2 Conclusion</w:t>
      </w:r>
      <w:bookmarkEnd w:id="78"/>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79" w:name="_Toc81507170"/>
      <w:r>
        <w:t>5</w:t>
      </w:r>
      <w:r w:rsidRPr="004D3578">
        <w:t>.</w:t>
      </w:r>
      <w:r>
        <w:t>3</w:t>
      </w:r>
      <w:r w:rsidRPr="004D3578">
        <w:tab/>
      </w:r>
      <w:r>
        <w:t>Inter-band (FR2+FR2) CA</w:t>
      </w:r>
      <w:bookmarkEnd w:id="79"/>
    </w:p>
    <w:p w14:paraId="1AB1F0B7" w14:textId="77777777" w:rsidR="000E7A06" w:rsidRDefault="000E7A06" w:rsidP="000E7A06">
      <w:pPr>
        <w:pStyle w:val="Heading3"/>
      </w:pPr>
      <w:bookmarkStart w:id="80" w:name="_Toc81507171"/>
      <w:r>
        <w:t>5.3.1</w:t>
      </w:r>
      <w:r>
        <w:tab/>
        <w:t>General</w:t>
      </w:r>
      <w:bookmarkEnd w:id="80"/>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1" w:name="_Toc81507172"/>
      <w:r w:rsidRPr="000E7A06">
        <w:rPr>
          <w:rFonts w:eastAsiaTheme="minorEastAsia"/>
        </w:rPr>
        <w:t>5.3.2</w:t>
      </w:r>
      <w:r w:rsidRPr="000E7A06">
        <w:rPr>
          <w:rFonts w:eastAsiaTheme="minorEastAsia"/>
        </w:rPr>
        <w:tab/>
        <w:t>Impact of multiple test antennae</w:t>
      </w:r>
      <w:bookmarkEnd w:id="81"/>
    </w:p>
    <w:p w14:paraId="5DAA9285" w14:textId="77777777" w:rsidR="000E7A06" w:rsidRPr="000E7A06" w:rsidRDefault="000E7A06" w:rsidP="000E7A06">
      <w:pPr>
        <w:pStyle w:val="Heading4"/>
        <w:rPr>
          <w:rFonts w:eastAsiaTheme="minorEastAsia"/>
        </w:rPr>
      </w:pPr>
      <w:bookmarkStart w:id="82" w:name="_Toc81507173"/>
      <w:r w:rsidRPr="000E7A06">
        <w:rPr>
          <w:rFonts w:eastAsiaTheme="minorEastAsia"/>
        </w:rPr>
        <w:t>5.3.2.1</w:t>
      </w:r>
      <w:r w:rsidRPr="000E7A06">
        <w:rPr>
          <w:rFonts w:eastAsiaTheme="minorEastAsia"/>
        </w:rPr>
        <w:tab/>
        <w:t>PSD imbalance with DL signals from test equipment</w:t>
      </w:r>
      <w:bookmarkEnd w:id="82"/>
    </w:p>
    <w:p w14:paraId="73C3E57C" w14:textId="688F6D1D" w:rsidR="000E7A06" w:rsidRPr="000E7A06" w:rsidRDefault="000E7A06" w:rsidP="000E7A06">
      <w:pPr>
        <w:pStyle w:val="Heading5"/>
        <w:rPr>
          <w:rFonts w:eastAsiaTheme="minorEastAsia"/>
        </w:rPr>
      </w:pPr>
      <w:bookmarkStart w:id="83" w:name="_Toc81507174"/>
      <w:r w:rsidRPr="000E7A06">
        <w:rPr>
          <w:rFonts w:eastAsiaTheme="minorEastAsia"/>
        </w:rPr>
        <w:t>5.3.2.1.1</w:t>
      </w:r>
      <w:r w:rsidRPr="000E7A06">
        <w:rPr>
          <w:rFonts w:eastAsiaTheme="minorEastAsia"/>
        </w:rPr>
        <w:tab/>
        <w:t>DL PSD towards UE supporting independent beam management (IBM)</w:t>
      </w:r>
      <w:bookmarkEnd w:id="83"/>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4" w:name="_Toc81507175"/>
      <w:r w:rsidRPr="00A23A79">
        <w:rPr>
          <w:rFonts w:eastAsiaTheme="minorEastAsia"/>
        </w:rPr>
        <w:t>5.3.2.1.2</w:t>
      </w:r>
      <w:r w:rsidRPr="00A23A79">
        <w:rPr>
          <w:rFonts w:eastAsiaTheme="minorEastAsia"/>
        </w:rPr>
        <w:tab/>
        <w:t>DL PSD towards UE supporting common beam management (CBM)</w:t>
      </w:r>
      <w:bookmarkEnd w:id="84"/>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5" w:name="_Toc81507176"/>
      <w:r w:rsidRPr="001D110E">
        <w:rPr>
          <w:rFonts w:eastAsiaTheme="minorEastAsia"/>
        </w:rPr>
        <w:t>5.3.2.2</w:t>
      </w:r>
      <w:r w:rsidRPr="001D110E">
        <w:rPr>
          <w:rFonts w:eastAsiaTheme="minorEastAsia"/>
        </w:rPr>
        <w:tab/>
        <w:t>Impact of off-focus test system antennae</w:t>
      </w:r>
      <w:bookmarkEnd w:id="85"/>
    </w:p>
    <w:p w14:paraId="7727BAE4" w14:textId="644E2A95" w:rsidR="001D110E" w:rsidRPr="001D110E" w:rsidRDefault="001D110E" w:rsidP="001D110E">
      <w:pPr>
        <w:pStyle w:val="Heading5"/>
        <w:rPr>
          <w:rFonts w:eastAsiaTheme="minorEastAsia"/>
        </w:rPr>
      </w:pPr>
      <w:bookmarkStart w:id="86" w:name="_Toc81507177"/>
      <w:r w:rsidRPr="001D110E">
        <w:rPr>
          <w:rFonts w:eastAsiaTheme="minorEastAsia"/>
        </w:rPr>
        <w:t>5.3.2.2.1</w:t>
      </w:r>
      <w:r w:rsidRPr="001D110E">
        <w:rPr>
          <w:rFonts w:eastAsiaTheme="minorEastAsia"/>
        </w:rPr>
        <w:tab/>
        <w:t>Quality of quiet zone (QoQZ)</w:t>
      </w:r>
      <w:bookmarkEnd w:id="86"/>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7F2625"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87" w:name="_Toc81507178"/>
      <w:r w:rsidRPr="008C2A39">
        <w:rPr>
          <w:rFonts w:eastAsiaTheme="minorEastAsia"/>
        </w:rPr>
        <w:t>5.3.2.2.2</w:t>
      </w:r>
      <w:r w:rsidRPr="008C2A39">
        <w:rPr>
          <w:rFonts w:eastAsiaTheme="minorEastAsia"/>
        </w:rPr>
        <w:tab/>
        <w:t>Rx beam profiles with an independent beam management (IBM) UE</w:t>
      </w:r>
      <w:bookmarkEnd w:id="87"/>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88" w:name="_Toc81507179"/>
      <w:r w:rsidRPr="00BC3574">
        <w:rPr>
          <w:rFonts w:eastAsiaTheme="minorEastAsia"/>
        </w:rPr>
        <w:t>5.3.2.2.3</w:t>
      </w:r>
      <w:r w:rsidRPr="00BC3574">
        <w:rPr>
          <w:rFonts w:eastAsiaTheme="minorEastAsia"/>
        </w:rPr>
        <w:tab/>
        <w:t>Propensity to trigger incorrect beam in CBM UE</w:t>
      </w:r>
      <w:bookmarkEnd w:id="88"/>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89" w:name="_Toc81507180"/>
      <w:r w:rsidRPr="00BC3574">
        <w:rPr>
          <w:rFonts w:eastAsiaTheme="minorEastAsia"/>
        </w:rPr>
        <w:t>5.3.2.2.4</w:t>
      </w:r>
      <w:r w:rsidRPr="00BC3574">
        <w:rPr>
          <w:rFonts w:eastAsiaTheme="minorEastAsia"/>
        </w:rPr>
        <w:tab/>
        <w:t>Spherical coverage measurement simulation with common beam management (CBM) UE</w:t>
      </w:r>
      <w:bookmarkEnd w:id="89"/>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0" w:name="_Toc81507181"/>
      <w:r w:rsidRPr="007D7988">
        <w:rPr>
          <w:rFonts w:eastAsiaTheme="minorEastAsia"/>
        </w:rPr>
        <w:t>5.3.2.3</w:t>
      </w:r>
      <w:r w:rsidRPr="007D7988">
        <w:rPr>
          <w:rFonts w:eastAsiaTheme="minorEastAsia"/>
        </w:rPr>
        <w:tab/>
        <w:t>Summary on applicability of offset antenna test system</w:t>
      </w:r>
      <w:bookmarkEnd w:id="90"/>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1" w:name="_Toc81507182"/>
      <w:r w:rsidRPr="00C46218">
        <w:t>5.3.2.4</w:t>
      </w:r>
      <w:r w:rsidRPr="00C46218">
        <w:tab/>
        <w:t>Points to design the FR2 OTA test system with offset test antennae</w:t>
      </w:r>
      <w:bookmarkEnd w:id="91"/>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2" w:name="_Toc81507183"/>
      <w:r w:rsidRPr="007D7988">
        <w:rPr>
          <w:rFonts w:eastAsiaTheme="minorEastAsia"/>
        </w:rPr>
        <w:t xml:space="preserve">5.3.3 </w:t>
      </w:r>
      <w:r w:rsidRPr="007D7988">
        <w:rPr>
          <w:rFonts w:eastAsiaTheme="minorEastAsia"/>
        </w:rPr>
        <w:tab/>
        <w:t>Inter-band testing ramifications</w:t>
      </w:r>
      <w:bookmarkEnd w:id="92"/>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3" w:name="_Toc81507184"/>
      <w:r w:rsidRPr="007D7988">
        <w:rPr>
          <w:rFonts w:eastAsiaTheme="minorEastAsia"/>
        </w:rPr>
        <w:lastRenderedPageBreak/>
        <w:t xml:space="preserve">5.3.3.1 </w:t>
      </w:r>
      <w:r w:rsidRPr="007D7988">
        <w:rPr>
          <w:rFonts w:eastAsiaTheme="minorEastAsia"/>
        </w:rPr>
        <w:tab/>
        <w:t>Single antenna</w:t>
      </w:r>
      <w:bookmarkEnd w:id="93"/>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4" w:name="_Toc81507185"/>
      <w:r w:rsidRPr="007D7988">
        <w:rPr>
          <w:rFonts w:eastAsiaTheme="minorEastAsia"/>
        </w:rPr>
        <w:t xml:space="preserve">5.3.3.2 </w:t>
      </w:r>
      <w:r w:rsidRPr="007D7988">
        <w:rPr>
          <w:rFonts w:eastAsiaTheme="minorEastAsia"/>
        </w:rPr>
        <w:tab/>
        <w:t>Multiple antennae</w:t>
      </w:r>
      <w:bookmarkEnd w:id="94"/>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5" w:name="_Toc81507186"/>
      <w:r>
        <w:t>5</w:t>
      </w:r>
      <w:r w:rsidRPr="004D3578">
        <w:t>.</w:t>
      </w:r>
      <w:r>
        <w:t>4</w:t>
      </w:r>
      <w:r w:rsidRPr="004D3578">
        <w:tab/>
      </w:r>
      <w:r>
        <w:t>Extreme temperature conditions</w:t>
      </w:r>
      <w:bookmarkEnd w:id="95"/>
    </w:p>
    <w:p w14:paraId="1A358BB0" w14:textId="77777777" w:rsidR="00A6659C" w:rsidRDefault="00A6659C" w:rsidP="00A6659C">
      <w:pPr>
        <w:pStyle w:val="Heading3"/>
      </w:pPr>
      <w:bookmarkStart w:id="96" w:name="_Toc81507187"/>
      <w:r>
        <w:t>5.4.1</w:t>
      </w:r>
      <w:r>
        <w:tab/>
        <w:t>ETC test system</w:t>
      </w:r>
      <w:bookmarkEnd w:id="96"/>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97" w:name="_Toc81507188"/>
      <w:r>
        <w:t>5.4.2</w:t>
      </w:r>
      <w:r>
        <w:tab/>
        <w:t>Calibration procedure</w:t>
      </w:r>
      <w:bookmarkEnd w:id="97"/>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98" w:name="_Toc81507189"/>
      <w:r w:rsidRPr="00A6659C">
        <w:t>5.4.3</w:t>
      </w:r>
      <w:r w:rsidRPr="00A6659C">
        <w:tab/>
        <w:t>Test procedure</w:t>
      </w:r>
      <w:bookmarkEnd w:id="98"/>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99" w:name="_Toc81507190"/>
      <w:r w:rsidRPr="00A6659C">
        <w:t>5.4.4</w:t>
      </w:r>
      <w:r w:rsidRPr="00A6659C">
        <w:tab/>
        <w:t>Temperature tolerance limit of ETC test system</w:t>
      </w:r>
      <w:bookmarkEnd w:id="99"/>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0" w:name="_Toc81507191"/>
      <w:r>
        <w:lastRenderedPageBreak/>
        <w:t>5</w:t>
      </w:r>
      <w:r w:rsidRPr="004D3578">
        <w:t>.</w:t>
      </w:r>
      <w:r w:rsidR="00772378">
        <w:t>5</w:t>
      </w:r>
      <w:r w:rsidRPr="004D3578">
        <w:tab/>
      </w:r>
      <w:r>
        <w:t>Extension of frequency applicability for band n262</w:t>
      </w:r>
      <w:bookmarkEnd w:id="100"/>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101" w:name="_Toc81507192"/>
      <w:r>
        <w:t>5</w:t>
      </w:r>
      <w:r w:rsidRPr="004D3578">
        <w:t>.</w:t>
      </w:r>
      <w:r>
        <w:t>6</w:t>
      </w:r>
      <w:r w:rsidRPr="004D3578">
        <w:tab/>
      </w:r>
      <w:r>
        <w:t>Extension of frequency applicability for band FR2-2</w:t>
      </w:r>
      <w:bookmarkEnd w:id="101"/>
    </w:p>
    <w:p w14:paraId="3D21984C" w14:textId="4EAF20A2" w:rsidR="00EA1704" w:rsidRDefault="00EA1704" w:rsidP="00EA1704">
      <w:pPr>
        <w:pStyle w:val="Guidance"/>
      </w:pPr>
      <w:r w:rsidRPr="00DF54E7">
        <w:t xml:space="preserve">Editor’s note: </w:t>
      </w:r>
      <w:r w:rsidRPr="00EA1704">
        <w:t>extension of frequency applicability of the permitted methods and enhanced test methods is captured in this clause</w:t>
      </w:r>
      <w:r w:rsidRPr="008E32CD">
        <w:t xml:space="preserve"> </w:t>
      </w:r>
    </w:p>
    <w:p w14:paraId="40BDBA99" w14:textId="3DE60A30" w:rsidR="00023996" w:rsidRPr="005108D7" w:rsidRDefault="00023996" w:rsidP="0069142A">
      <w:r w:rsidRPr="008E32CD">
        <w:br w:type="page"/>
      </w:r>
    </w:p>
    <w:p w14:paraId="49AC5959" w14:textId="77777777" w:rsidR="0064438D" w:rsidRDefault="0064438D" w:rsidP="0064438D">
      <w:pPr>
        <w:pStyle w:val="Heading1"/>
      </w:pPr>
      <w:bookmarkStart w:id="102" w:name="_Toc81507193"/>
      <w:r>
        <w:lastRenderedPageBreak/>
        <w:t>6</w:t>
      </w:r>
      <w:r w:rsidRPr="004D3578">
        <w:tab/>
      </w:r>
      <w:r>
        <w:t>UE RRM testing methodology enhancements</w:t>
      </w:r>
      <w:bookmarkEnd w:id="102"/>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103" w:name="_Toc81507194"/>
      <w:r>
        <w:t>6</w:t>
      </w:r>
      <w:r w:rsidRPr="004D3578">
        <w:t>.1</w:t>
      </w:r>
      <w:r w:rsidRPr="004D3578">
        <w:tab/>
      </w:r>
      <w:r>
        <w:t>Extension of frequency applicability for band n262</w:t>
      </w:r>
      <w:bookmarkEnd w:id="103"/>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04" w:name="_Toc81507195"/>
      <w:r>
        <w:t>6.2</w:t>
      </w:r>
      <w:r>
        <w:tab/>
        <w:t>Extension of frequency applicability for FR2-2</w:t>
      </w:r>
      <w:bookmarkEnd w:id="104"/>
    </w:p>
    <w:p w14:paraId="6CFE5A0C" w14:textId="77777777" w:rsidR="009E01CB" w:rsidRDefault="009E01CB" w:rsidP="009E01CB">
      <w:pPr>
        <w:pStyle w:val="Guidance"/>
      </w:pPr>
      <w:r>
        <w:t>Editor’s note: extension of frequency applicability of the permitted methods and enhanced test methods is captured in this clause</w:t>
      </w:r>
    </w:p>
    <w:p w14:paraId="1AE2EC81" w14:textId="085F9339"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105" w:name="_Toc81507196"/>
      <w:r>
        <w:lastRenderedPageBreak/>
        <w:t>7</w:t>
      </w:r>
      <w:r w:rsidRPr="004D3578">
        <w:tab/>
      </w:r>
      <w:r>
        <w:t>UE demodulation testing methodology enhancements</w:t>
      </w:r>
      <w:bookmarkEnd w:id="105"/>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06" w:name="_Toc81507197"/>
      <w:r>
        <w:t>7</w:t>
      </w:r>
      <w:r w:rsidRPr="004D3578">
        <w:t>.1</w:t>
      </w:r>
      <w:r w:rsidRPr="004D3578">
        <w:tab/>
      </w:r>
      <w:r>
        <w:t>Extension of frequency applicability for band n262</w:t>
      </w:r>
      <w:bookmarkEnd w:id="106"/>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07" w:name="_Toc81507198"/>
      <w:r w:rsidRPr="009E01CB">
        <w:lastRenderedPageBreak/>
        <w:t>7.2</w:t>
      </w:r>
      <w:r w:rsidRPr="009E01CB">
        <w:tab/>
        <w:t>Extension of frequency applicability for FR2-2</w:t>
      </w:r>
      <w:bookmarkEnd w:id="107"/>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4D2931CE" w14:textId="2CAB0FE8" w:rsidR="00023996" w:rsidRDefault="00023996" w:rsidP="009E01CB">
      <w:pPr>
        <w:spacing w:after="0"/>
        <w:rPr>
          <w:rFonts w:ascii="Arial" w:hAnsi="Arial"/>
          <w:sz w:val="36"/>
        </w:rPr>
      </w:pPr>
      <w:r>
        <w:br w:type="page"/>
      </w:r>
    </w:p>
    <w:p w14:paraId="40688D05" w14:textId="32298ACA" w:rsidR="00646F95" w:rsidRPr="004D3578" w:rsidRDefault="0064438D" w:rsidP="00646F95">
      <w:pPr>
        <w:pStyle w:val="Heading1"/>
      </w:pPr>
      <w:bookmarkStart w:id="108" w:name="_Toc81507199"/>
      <w:r>
        <w:lastRenderedPageBreak/>
        <w:t>8</w:t>
      </w:r>
      <w:r w:rsidR="00646F95" w:rsidRPr="004D3578">
        <w:tab/>
      </w:r>
      <w:r w:rsidR="00646F95">
        <w:t>Test time reduction</w:t>
      </w:r>
      <w:bookmarkEnd w:id="108"/>
    </w:p>
    <w:p w14:paraId="24313FB1" w14:textId="77777777" w:rsidR="00362976" w:rsidRDefault="00362976" w:rsidP="00362976">
      <w:pPr>
        <w:pStyle w:val="Heading2"/>
      </w:pPr>
      <w:bookmarkStart w:id="109" w:name="_Toc81507200"/>
      <w:r>
        <w:t>8.1</w:t>
      </w:r>
      <w:r>
        <w:tab/>
        <w:t>General</w:t>
      </w:r>
      <w:bookmarkEnd w:id="109"/>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10" w:name="_Toc81507201"/>
      <w:r>
        <w:t>8.2</w:t>
      </w:r>
      <w:r>
        <w:tab/>
        <w:t>New measurement grid</w:t>
      </w:r>
      <w:bookmarkEnd w:id="110"/>
    </w:p>
    <w:p w14:paraId="217000E8" w14:textId="77777777" w:rsidR="00362976" w:rsidRDefault="00362976" w:rsidP="00362976">
      <w:pPr>
        <w:pStyle w:val="Heading3"/>
      </w:pPr>
      <w:bookmarkStart w:id="111" w:name="_Toc81507202"/>
      <w:r>
        <w:t>8.2.1</w:t>
      </w:r>
      <w:r>
        <w:tab/>
        <w:t>New measurement grids based on 4x2 antenna pattern assumption</w:t>
      </w:r>
      <w:bookmarkEnd w:id="111"/>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7F2625"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7F2625"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7F2625"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7F2625"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7F2625"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7F2625"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12" w:name="_Toc81507203"/>
      <w:r w:rsidRPr="00D47A41">
        <w:t>8.2.1.1</w:t>
      </w:r>
      <w:r w:rsidRPr="00D47A41">
        <w:tab/>
        <w:t>Beam Peak Search Measurement Grid</w:t>
      </w:r>
      <w:bookmarkEnd w:id="112"/>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13" w:name="_Toc81507204"/>
      <w:r>
        <w:t>8.2.1.2</w:t>
      </w:r>
      <w:r>
        <w:tab/>
        <w:t>Spherical Coverage Measurement Grid</w:t>
      </w:r>
      <w:bookmarkEnd w:id="113"/>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14" w:name="_Toc81507205"/>
      <w:r>
        <w:t>8.2.1.3</w:t>
      </w:r>
      <w:r>
        <w:tab/>
        <w:t>TRP Measurement Grid</w:t>
      </w:r>
      <w:bookmarkEnd w:id="114"/>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15" w:name="_Toc81507206"/>
      <w:r w:rsidRPr="001F7EDA">
        <w:t>8.2.</w:t>
      </w:r>
      <w:r w:rsidR="00B9117C">
        <w:t>2</w:t>
      </w:r>
      <w:r w:rsidRPr="001F7EDA">
        <w:tab/>
        <w:t>Applicability of the 4x2 measurement grids</w:t>
      </w:r>
      <w:bookmarkEnd w:id="115"/>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16" w:name="_Toc81507207"/>
      <w:r>
        <w:t>8.3</w:t>
      </w:r>
      <w:r>
        <w:tab/>
        <w:t>RSRP(B) based RX beam peak search</w:t>
      </w:r>
      <w:bookmarkEnd w:id="116"/>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17" w:name="_Toc81507208"/>
      <w:r>
        <w:t>8.3.1</w:t>
      </w:r>
      <w:r>
        <w:tab/>
        <w:t>Test procedure</w:t>
      </w:r>
      <w:bookmarkEnd w:id="117"/>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18" w:name="_Toc81507209"/>
      <w:r>
        <w:t>8.3.2</w:t>
      </w:r>
      <w:r>
        <w:tab/>
        <w:t>RSRP(B) accuracy</w:t>
      </w:r>
      <w:bookmarkEnd w:id="118"/>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19" w:name="_Toc81507210"/>
      <w:r>
        <w:t>8.4</w:t>
      </w:r>
      <w:r>
        <w:tab/>
        <w:t>Single link polarization measurement</w:t>
      </w:r>
      <w:bookmarkEnd w:id="119"/>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20" w:name="_Toc81507211"/>
      <w:r>
        <w:t>8.4.1</w:t>
      </w:r>
      <w:r>
        <w:tab/>
        <w:t>Test procedure</w:t>
      </w:r>
      <w:bookmarkEnd w:id="120"/>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21" w:name="_Toc81507212"/>
      <w:r>
        <w:t>8.4.2</w:t>
      </w:r>
      <w:r>
        <w:tab/>
        <w:t>Applicability of Single link polarization measurement</w:t>
      </w:r>
      <w:bookmarkEnd w:id="121"/>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22" w:name="_Toc81507213"/>
      <w:r>
        <w:lastRenderedPageBreak/>
        <w:t>8.5</w:t>
      </w:r>
      <w:r>
        <w:tab/>
        <w:t>Other methods</w:t>
      </w:r>
      <w:bookmarkEnd w:id="122"/>
    </w:p>
    <w:p w14:paraId="2C63C4DE" w14:textId="77777777" w:rsidR="002A20A6" w:rsidRDefault="002A20A6" w:rsidP="002A20A6">
      <w:pPr>
        <w:pStyle w:val="Heading3"/>
      </w:pPr>
      <w:bookmarkStart w:id="123" w:name="_Toc81507214"/>
      <w:r>
        <w:t>8.5.1</w:t>
      </w:r>
      <w:r>
        <w:tab/>
        <w:t>Fast Spherical Coverage Method</w:t>
      </w:r>
      <w:bookmarkEnd w:id="123"/>
    </w:p>
    <w:p w14:paraId="0A8442C2" w14:textId="77777777" w:rsidR="002A20A6" w:rsidRDefault="002A20A6" w:rsidP="002A20A6">
      <w:pPr>
        <w:pStyle w:val="Heading4"/>
      </w:pPr>
      <w:bookmarkStart w:id="124" w:name="_Toc81507215"/>
      <w:r>
        <w:t>8.5.1.1</w:t>
      </w:r>
      <w:r>
        <w:tab/>
        <w:t>General</w:t>
      </w:r>
      <w:bookmarkEnd w:id="124"/>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25" w:name="_Toc81507216"/>
      <w:r>
        <w:t>8.5.1.2</w:t>
      </w:r>
      <w:r>
        <w:tab/>
        <w:t>Tx Fast Spherical Coverage Method</w:t>
      </w:r>
      <w:bookmarkEnd w:id="125"/>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26" w:name="_Toc81507217"/>
      <w:r>
        <w:t>8.5.1.3</w:t>
      </w:r>
      <w:r>
        <w:tab/>
        <w:t>Rx Fast Spherical Coverage Method</w:t>
      </w:r>
      <w:bookmarkEnd w:id="126"/>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27" w:name="_Toc81507218"/>
      <w:r>
        <w:lastRenderedPageBreak/>
        <w:t>8.5.2</w:t>
      </w:r>
      <w:r>
        <w:tab/>
        <w:t>Non-Uniform TRP Measurement Grids</w:t>
      </w:r>
      <w:bookmarkEnd w:id="127"/>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28"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28"/>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05CDAE6E" w:rsidR="00F12F22" w:rsidRDefault="00F12F22" w:rsidP="00EB00ED">
      <w:r w:rsidRPr="00F12F22">
        <w:t>This non-uniform TRP grid approach is also applicable to the constant-density measurement grid type.</w:t>
      </w:r>
    </w:p>
    <w:p w14:paraId="70085CA2" w14:textId="77777777" w:rsidR="00FF44C0" w:rsidRPr="00646F95" w:rsidRDefault="00FF44C0" w:rsidP="00362976"/>
    <w:p w14:paraId="4D74B3DA" w14:textId="77777777" w:rsidR="00080512" w:rsidRDefault="00D9134D">
      <w:pPr>
        <w:pStyle w:val="Heading8"/>
      </w:pPr>
      <w:bookmarkStart w:id="129" w:name="startOfAnnexes"/>
      <w:bookmarkEnd w:id="129"/>
      <w:r>
        <w:br w:type="page"/>
      </w:r>
      <w:bookmarkStart w:id="130" w:name="_Toc81507219"/>
      <w:r w:rsidR="00080512" w:rsidRPr="004D3578">
        <w:lastRenderedPageBreak/>
        <w:t>Annex A:</w:t>
      </w:r>
      <w:r w:rsidR="00080512" w:rsidRPr="004D3578">
        <w:br/>
      </w:r>
      <w:r w:rsidR="00DA2A2C">
        <w:t>Environment conditions</w:t>
      </w:r>
      <w:bookmarkEnd w:id="130"/>
    </w:p>
    <w:p w14:paraId="11247E1A" w14:textId="77777777" w:rsidR="005929EE" w:rsidRPr="005929EE" w:rsidRDefault="005929EE" w:rsidP="005929EE"/>
    <w:p w14:paraId="40065EFF" w14:textId="77777777" w:rsidR="00DA2A2C" w:rsidRDefault="00DA2A2C" w:rsidP="00DA2A2C">
      <w:pPr>
        <w:pStyle w:val="Heading1"/>
      </w:pPr>
      <w:bookmarkStart w:id="131" w:name="_Toc81507220"/>
      <w:r>
        <w:t>A</w:t>
      </w:r>
      <w:r w:rsidRPr="004D3578">
        <w:t>.1</w:t>
      </w:r>
      <w:r w:rsidRPr="004D3578">
        <w:tab/>
      </w:r>
      <w:r>
        <w:t>Operating voltage</w:t>
      </w:r>
      <w:bookmarkEnd w:id="131"/>
    </w:p>
    <w:p w14:paraId="4F773547" w14:textId="77777777" w:rsidR="00DA2A2C" w:rsidRPr="00DA2A2C" w:rsidRDefault="00DA2A2C" w:rsidP="00DA2A2C"/>
    <w:p w14:paraId="2B43BA10" w14:textId="77777777" w:rsidR="00DA2A2C" w:rsidRDefault="00DA2A2C" w:rsidP="00DA2A2C">
      <w:pPr>
        <w:pStyle w:val="Heading1"/>
      </w:pPr>
      <w:bookmarkStart w:id="132" w:name="_Toc81507221"/>
      <w:r>
        <w:t>A</w:t>
      </w:r>
      <w:r w:rsidRPr="004D3578">
        <w:t>.</w:t>
      </w:r>
      <w:r>
        <w:t>2</w:t>
      </w:r>
      <w:r w:rsidRPr="004D3578">
        <w:tab/>
      </w:r>
      <w:r>
        <w:t>Temperature</w:t>
      </w:r>
      <w:bookmarkEnd w:id="132"/>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33" w:name="_Toc81507222"/>
      <w:r w:rsidR="00080512" w:rsidRPr="004D3578">
        <w:lastRenderedPageBreak/>
        <w:t>Annex B:</w:t>
      </w:r>
      <w:r w:rsidR="00080512" w:rsidRPr="004D3578">
        <w:br/>
      </w:r>
      <w:r w:rsidR="00DA2A2C">
        <w:t>Measurement uncertainty</w:t>
      </w:r>
      <w:bookmarkEnd w:id="133"/>
    </w:p>
    <w:p w14:paraId="7542CD85" w14:textId="77777777" w:rsidR="005929EE" w:rsidRPr="005929EE" w:rsidRDefault="005929EE" w:rsidP="005929EE"/>
    <w:p w14:paraId="1ED35790" w14:textId="77777777" w:rsidR="00080512" w:rsidRPr="004D3578" w:rsidRDefault="00080512">
      <w:pPr>
        <w:pStyle w:val="Heading1"/>
      </w:pPr>
      <w:bookmarkStart w:id="134" w:name="_Toc81507223"/>
      <w:r w:rsidRPr="004D3578">
        <w:t>B.1</w:t>
      </w:r>
      <w:r w:rsidRPr="004D3578">
        <w:tab/>
      </w:r>
      <w:r w:rsidR="00DA2A2C" w:rsidRPr="00DA2A2C">
        <w:t>Measurement uncertainty budget for UE RF testing methodology</w:t>
      </w:r>
      <w:bookmarkEnd w:id="134"/>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35" w:name="_Toc81507224"/>
      <w:r>
        <w:t>B.1.1</w:t>
      </w:r>
      <w:r>
        <w:tab/>
        <w:t>High DL power and low UL power</w:t>
      </w:r>
      <w:bookmarkEnd w:id="135"/>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36" w:name="_Toc81507225"/>
      <w:r>
        <w:t>B.1.1.1</w:t>
      </w:r>
      <w:r>
        <w:tab/>
        <w:t>Uncertainty Contributions</w:t>
      </w:r>
      <w:bookmarkEnd w:id="136"/>
    </w:p>
    <w:p w14:paraId="02D6C231" w14:textId="5E70DB71" w:rsidR="00C071AF" w:rsidRDefault="00DE0EE5" w:rsidP="00DE0EE5">
      <w:r>
        <w:t>This section covers the additional MU elements to DFF for different enhanced test systems in the following tables.</w:t>
      </w:r>
    </w:p>
    <w:p w14:paraId="2A9F62D5" w14:textId="5C94616C" w:rsidR="00DE0EE5" w:rsidRDefault="00DE0EE5" w:rsidP="00DE0EE5">
      <w:pPr>
        <w:pStyle w:val="TH"/>
      </w:pPr>
      <w:r w:rsidRPr="00DE0EE5">
        <w:t>Table B.1.1.1-1: Uncertainty contributions for CFFNF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20C97269"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447E27" w14:textId="77777777" w:rsidR="00DE0EE5" w:rsidRDefault="00DE0EE5" w:rsidP="007E4DBF">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7777777" w:rsidR="00DE0EE5" w:rsidRDefault="00DE0EE5" w:rsidP="007E4DBF">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95AF082" w14:textId="77777777" w:rsidR="00DE0EE5" w:rsidRDefault="00DE0EE5" w:rsidP="007E4DBF">
            <w:pPr>
              <w:keepNext/>
              <w:keepLines/>
              <w:spacing w:after="0"/>
              <w:jc w:val="center"/>
              <w:rPr>
                <w:rFonts w:ascii="Arial" w:hAnsi="Arial"/>
                <w:b/>
                <w:sz w:val="18"/>
              </w:rPr>
            </w:pPr>
            <w:r>
              <w:rPr>
                <w:rFonts w:ascii="Arial" w:hAnsi="Arial"/>
                <w:b/>
                <w:sz w:val="18"/>
              </w:rPr>
              <w:t>Details in annex</w:t>
            </w:r>
          </w:p>
        </w:tc>
      </w:tr>
      <w:tr w:rsidR="00DE0EE5" w14:paraId="357D9573" w14:textId="77777777" w:rsidTr="007E4D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77777777" w:rsidR="00DE0EE5" w:rsidRDefault="00DE0EE5" w:rsidP="007E4DBF">
            <w:pPr>
              <w:keepNext/>
              <w:keepLines/>
              <w:spacing w:after="0"/>
              <w:jc w:val="center"/>
              <w:rPr>
                <w:rFonts w:ascii="Arial" w:hAnsi="Arial"/>
                <w:b/>
                <w:sz w:val="18"/>
              </w:rPr>
            </w:pPr>
            <w:r>
              <w:rPr>
                <w:rFonts w:ascii="Arial" w:hAnsi="Arial"/>
                <w:b/>
                <w:sz w:val="18"/>
              </w:rPr>
              <w:t>Measurement stage</w:t>
            </w:r>
          </w:p>
        </w:tc>
      </w:tr>
      <w:tr w:rsidR="00DE0EE5" w14:paraId="1244F073"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DDB1A72" w14:textId="77777777" w:rsidR="00DE0EE5" w:rsidRDefault="00DE0EE5" w:rsidP="007E4DBF">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77777777" w:rsidR="00DE0EE5" w:rsidRDefault="00DE0EE5" w:rsidP="007E4DBF">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0CBB8E0B"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20C62F06"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C924F2" w14:textId="77777777" w:rsidR="00DE0EE5" w:rsidRDefault="00DE0EE5" w:rsidP="007E4DBF">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77777777" w:rsidR="00DE0EE5" w:rsidRDefault="00DE0EE5" w:rsidP="007E4DBF">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443783C0"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4B08A8B5"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E06BD96" w14:textId="77777777" w:rsidR="00DE0EE5" w:rsidRDefault="00DE0EE5" w:rsidP="007E4DBF">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77777777" w:rsidR="00DE0EE5" w:rsidRDefault="00DE0EE5" w:rsidP="007E4DBF">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1A0BA013" w14:textId="77777777" w:rsidR="00DE0EE5" w:rsidRDefault="00DE0EE5" w:rsidP="007E4DBF">
            <w:pPr>
              <w:keepNext/>
              <w:keepLines/>
              <w:spacing w:after="0"/>
              <w:jc w:val="center"/>
              <w:rPr>
                <w:rFonts w:ascii="Arial" w:hAnsi="Arial"/>
                <w:sz w:val="18"/>
                <w:lang w:eastAsia="zh-CN"/>
              </w:rPr>
            </w:pPr>
            <w:r>
              <w:rPr>
                <w:rFonts w:ascii="Arial" w:hAnsi="Arial"/>
                <w:sz w:val="18"/>
              </w:rPr>
              <w:t>TBD</w:t>
            </w:r>
          </w:p>
        </w:tc>
      </w:tr>
      <w:tr w:rsidR="00DE0EE5" w14:paraId="6F9AD7CE"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3CFD40" w14:textId="77777777" w:rsidR="00DE0EE5" w:rsidRPr="00165F01" w:rsidRDefault="00DE0EE5" w:rsidP="007E4DBF">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125C0790"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r w:rsidR="00DE0EE5" w14:paraId="61287339"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55F864" w14:textId="77777777" w:rsidR="00DE0EE5" w:rsidRPr="00165F01" w:rsidRDefault="00DE0EE5" w:rsidP="007E4DBF">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Influence of power measurement uncertainty</w:t>
            </w:r>
          </w:p>
        </w:tc>
        <w:tc>
          <w:tcPr>
            <w:tcW w:w="918" w:type="pct"/>
            <w:tcBorders>
              <w:top w:val="single" w:sz="6" w:space="0" w:color="auto"/>
              <w:left w:val="single" w:sz="6" w:space="0" w:color="auto"/>
              <w:bottom w:val="single" w:sz="6" w:space="0" w:color="auto"/>
              <w:right w:val="single" w:sz="6" w:space="0" w:color="auto"/>
            </w:tcBorders>
          </w:tcPr>
          <w:p w14:paraId="0A5B0701"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bl>
    <w:p w14:paraId="436A4699" w14:textId="4D77CE28" w:rsidR="00DE0EE5" w:rsidRDefault="00DE0EE5" w:rsidP="00DE0EE5"/>
    <w:p w14:paraId="082CC29B" w14:textId="35A1AA42" w:rsidR="00DE0EE5" w:rsidRDefault="00DE0EE5" w:rsidP="00DE0EE5">
      <w:pPr>
        <w:pStyle w:val="TH"/>
      </w:pPr>
      <w:r w:rsidRPr="00DE0EE5">
        <w:t>Table B.1.1.1-2: Uncertainty contributions for CFFDNF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33DB8961"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B77B099" w14:textId="77777777" w:rsidR="00DE0EE5" w:rsidRDefault="00DE0EE5" w:rsidP="007E4DBF">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77777777" w:rsidR="00DE0EE5" w:rsidRDefault="00DE0EE5" w:rsidP="007E4DBF">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2731439" w14:textId="77777777" w:rsidR="00DE0EE5" w:rsidRDefault="00DE0EE5" w:rsidP="007E4DBF">
            <w:pPr>
              <w:keepNext/>
              <w:keepLines/>
              <w:spacing w:after="0"/>
              <w:jc w:val="center"/>
              <w:rPr>
                <w:rFonts w:ascii="Arial" w:hAnsi="Arial"/>
                <w:b/>
                <w:sz w:val="18"/>
              </w:rPr>
            </w:pPr>
            <w:r>
              <w:rPr>
                <w:rFonts w:ascii="Arial" w:hAnsi="Arial"/>
                <w:b/>
                <w:sz w:val="18"/>
              </w:rPr>
              <w:t>Details in annex</w:t>
            </w:r>
          </w:p>
        </w:tc>
      </w:tr>
      <w:tr w:rsidR="00DE0EE5" w14:paraId="02C32C49" w14:textId="77777777" w:rsidTr="007E4D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77777777" w:rsidR="00DE0EE5" w:rsidRDefault="00DE0EE5" w:rsidP="007E4DBF">
            <w:pPr>
              <w:keepNext/>
              <w:keepLines/>
              <w:spacing w:after="0"/>
              <w:jc w:val="center"/>
              <w:rPr>
                <w:rFonts w:ascii="Arial" w:hAnsi="Arial"/>
                <w:b/>
                <w:sz w:val="18"/>
              </w:rPr>
            </w:pPr>
            <w:r>
              <w:rPr>
                <w:rFonts w:ascii="Arial" w:hAnsi="Arial"/>
                <w:b/>
                <w:sz w:val="18"/>
              </w:rPr>
              <w:t>Measurement stage</w:t>
            </w:r>
          </w:p>
        </w:tc>
      </w:tr>
      <w:tr w:rsidR="00DE0EE5" w14:paraId="57AE75F6"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48691FD" w14:textId="77777777" w:rsidR="00DE0EE5" w:rsidRDefault="00DE0EE5" w:rsidP="007E4DBF">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77777777" w:rsidR="00DE0EE5" w:rsidRDefault="00DE0EE5" w:rsidP="007E4DBF">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24792C8A"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6909E9FB"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AF03150" w14:textId="77777777" w:rsidR="00DE0EE5" w:rsidRDefault="00DE0EE5" w:rsidP="007E4DBF">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7777777" w:rsidR="00DE0EE5" w:rsidRDefault="00DE0EE5" w:rsidP="007E4DBF">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6D2CC18B"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0EDAFFD5"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621F05" w14:textId="77777777" w:rsidR="00DE0EE5" w:rsidRDefault="00DE0EE5" w:rsidP="007E4DBF">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77777777" w:rsidR="00DE0EE5" w:rsidRDefault="00DE0EE5" w:rsidP="007E4DBF">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6F078735" w14:textId="77777777" w:rsidR="00DE0EE5" w:rsidRDefault="00DE0EE5" w:rsidP="007E4DBF">
            <w:pPr>
              <w:keepNext/>
              <w:keepLines/>
              <w:spacing w:after="0"/>
              <w:jc w:val="center"/>
              <w:rPr>
                <w:rFonts w:ascii="Arial" w:hAnsi="Arial"/>
                <w:sz w:val="18"/>
                <w:lang w:eastAsia="zh-CN"/>
              </w:rPr>
            </w:pPr>
            <w:r>
              <w:rPr>
                <w:rFonts w:ascii="Arial" w:hAnsi="Arial"/>
                <w:sz w:val="18"/>
              </w:rPr>
              <w:t>TBD</w:t>
            </w:r>
          </w:p>
        </w:tc>
      </w:tr>
      <w:tr w:rsidR="00DE0EE5" w14:paraId="48156FD3"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95405C" w14:textId="77777777" w:rsidR="00DE0EE5" w:rsidRPr="00165F01" w:rsidRDefault="00DE0EE5" w:rsidP="007E4DBF">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TRP measurement error</w:t>
            </w:r>
          </w:p>
        </w:tc>
        <w:tc>
          <w:tcPr>
            <w:tcW w:w="918" w:type="pct"/>
            <w:tcBorders>
              <w:top w:val="single" w:sz="6" w:space="0" w:color="auto"/>
              <w:left w:val="single" w:sz="6" w:space="0" w:color="auto"/>
              <w:bottom w:val="single" w:sz="6" w:space="0" w:color="auto"/>
              <w:right w:val="single" w:sz="6" w:space="0" w:color="auto"/>
            </w:tcBorders>
          </w:tcPr>
          <w:p w14:paraId="5A88AB03"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r w:rsidR="00DE0EE5" w14:paraId="35ACCD10"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6FD468" w14:textId="77777777" w:rsidR="00DE0EE5" w:rsidRPr="00165F01" w:rsidRDefault="00DE0EE5" w:rsidP="007E4DBF">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439491DE"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bl>
    <w:p w14:paraId="160D67FE" w14:textId="09CEF292" w:rsidR="00DE0EE5" w:rsidRDefault="00DE0EE5" w:rsidP="00DE0EE5"/>
    <w:p w14:paraId="077C6890" w14:textId="77777777" w:rsidR="00DE0EE5" w:rsidRDefault="00DE0EE5" w:rsidP="00DE0EE5">
      <w:pPr>
        <w:pStyle w:val="Heading3"/>
      </w:pPr>
      <w:bookmarkStart w:id="137" w:name="_Toc81507226"/>
      <w:r>
        <w:t>B.1.1.2</w:t>
      </w:r>
      <w:r>
        <w:tab/>
        <w:t>Uncertainty Contributions descriptions</w:t>
      </w:r>
      <w:bookmarkEnd w:id="137"/>
    </w:p>
    <w:p w14:paraId="4AC40FA3" w14:textId="77777777" w:rsidR="00DE0EE5" w:rsidRDefault="00DE0EE5" w:rsidP="00DE0EE5">
      <w:r>
        <w:t>FFS</w:t>
      </w:r>
    </w:p>
    <w:p w14:paraId="5E98CA50" w14:textId="77777777" w:rsidR="00DE0EE5" w:rsidRDefault="00DE0EE5" w:rsidP="00DE0EE5">
      <w:pPr>
        <w:pStyle w:val="Heading3"/>
      </w:pPr>
      <w:bookmarkStart w:id="138" w:name="_Toc81507227"/>
      <w:r>
        <w:t>B.1.1.3</w:t>
      </w:r>
      <w:r>
        <w:tab/>
        <w:t>Uncertainty assessment</w:t>
      </w:r>
      <w:bookmarkEnd w:id="138"/>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39" w:name="_Toc81507228"/>
      <w:r>
        <w:lastRenderedPageBreak/>
        <w:t>B.1.2</w:t>
      </w:r>
      <w:r>
        <w:tab/>
        <w:t>Polarization basis mismatch between the TE and DUT</w:t>
      </w:r>
      <w:bookmarkEnd w:id="139"/>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40" w:name="_Toc81507229"/>
      <w:r>
        <w:t>B.1.3</w:t>
      </w:r>
      <w:r>
        <w:tab/>
        <w:t>Inter-band (FR2+FR2) CA</w:t>
      </w:r>
      <w:bookmarkEnd w:id="140"/>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41" w:name="_Toc81507230"/>
      <w:r>
        <w:t>B.1.4</w:t>
      </w:r>
      <w:r>
        <w:tab/>
        <w:t>Test system for ETC</w:t>
      </w:r>
      <w:bookmarkEnd w:id="141"/>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42" w:name="_Toc81507231"/>
      <w:r>
        <w:t>B.1.5</w:t>
      </w:r>
      <w:r>
        <w:tab/>
        <w:t>Measurement uncertainty budget for FR2-2 test methods</w:t>
      </w:r>
      <w:bookmarkEnd w:id="142"/>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43" w:name="_Toc81507232"/>
      <w:r w:rsidRPr="003B1A6B">
        <w:lastRenderedPageBreak/>
        <w:t>Annex &lt;X&gt;:</w:t>
      </w:r>
      <w:r w:rsidRPr="003B1A6B">
        <w:br/>
        <w:t>Change history</w:t>
      </w:r>
      <w:bookmarkEnd w:id="143"/>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44" w:name="historyclause"/>
      <w:bookmarkEnd w:id="1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0FD78" w14:textId="77777777" w:rsidR="007F2625" w:rsidRDefault="007F2625">
      <w:r>
        <w:separator/>
      </w:r>
    </w:p>
    <w:p w14:paraId="0168E746" w14:textId="77777777" w:rsidR="007F2625" w:rsidRDefault="007F2625"/>
  </w:endnote>
  <w:endnote w:type="continuationSeparator" w:id="0">
    <w:p w14:paraId="49627370" w14:textId="77777777" w:rsidR="007F2625" w:rsidRDefault="007F2625">
      <w:r>
        <w:continuationSeparator/>
      </w:r>
    </w:p>
    <w:p w14:paraId="60F375C7" w14:textId="77777777" w:rsidR="007F2625" w:rsidRDefault="007F26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 w:name="v5.0.0">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Yu Mincho">
    <w:altName w:val="Yu Gothic UI"/>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606AC3" w14:textId="77777777" w:rsidR="007F2625" w:rsidRDefault="007F2625">
      <w:r>
        <w:separator/>
      </w:r>
    </w:p>
    <w:p w14:paraId="23EC72BD" w14:textId="77777777" w:rsidR="007F2625" w:rsidRDefault="007F2625"/>
  </w:footnote>
  <w:footnote w:type="continuationSeparator" w:id="0">
    <w:p w14:paraId="65925F05" w14:textId="77777777" w:rsidR="007F2625" w:rsidRDefault="007F2625">
      <w:r>
        <w:continuationSeparator/>
      </w:r>
    </w:p>
    <w:p w14:paraId="3B542725" w14:textId="77777777" w:rsidR="007F2625" w:rsidRDefault="007F26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12ADF321"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5118">
      <w:rPr>
        <w:rFonts w:ascii="Arial" w:hAnsi="Arial" w:cs="Arial"/>
        <w:b/>
        <w:noProof/>
        <w:sz w:val="18"/>
        <w:szCs w:val="18"/>
      </w:rPr>
      <w:t>3GPP TR 38.884 V1.1.0 (2021-08)</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519EAB7"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5118">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9"/>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5533C"/>
    <w:rsid w:val="00062023"/>
    <w:rsid w:val="000655A6"/>
    <w:rsid w:val="00066D19"/>
    <w:rsid w:val="00070BE3"/>
    <w:rsid w:val="00080512"/>
    <w:rsid w:val="00083354"/>
    <w:rsid w:val="00095AE7"/>
    <w:rsid w:val="0009724E"/>
    <w:rsid w:val="000B14A7"/>
    <w:rsid w:val="000B2457"/>
    <w:rsid w:val="000C47C3"/>
    <w:rsid w:val="000D149C"/>
    <w:rsid w:val="000D4753"/>
    <w:rsid w:val="000D58AB"/>
    <w:rsid w:val="000D7B0C"/>
    <w:rsid w:val="000E7A06"/>
    <w:rsid w:val="001251D0"/>
    <w:rsid w:val="0013020E"/>
    <w:rsid w:val="001326A6"/>
    <w:rsid w:val="00133525"/>
    <w:rsid w:val="00141512"/>
    <w:rsid w:val="00142AC6"/>
    <w:rsid w:val="001437ED"/>
    <w:rsid w:val="00145F9E"/>
    <w:rsid w:val="00162BCF"/>
    <w:rsid w:val="00167D03"/>
    <w:rsid w:val="00167EA1"/>
    <w:rsid w:val="001703E6"/>
    <w:rsid w:val="00171EC6"/>
    <w:rsid w:val="001776A3"/>
    <w:rsid w:val="001777AF"/>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34361"/>
    <w:rsid w:val="002347A2"/>
    <w:rsid w:val="00235A79"/>
    <w:rsid w:val="00237532"/>
    <w:rsid w:val="00253872"/>
    <w:rsid w:val="002601D3"/>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31240E"/>
    <w:rsid w:val="00312522"/>
    <w:rsid w:val="003172DC"/>
    <w:rsid w:val="0032062B"/>
    <w:rsid w:val="00331450"/>
    <w:rsid w:val="00332D0C"/>
    <w:rsid w:val="0035462D"/>
    <w:rsid w:val="00356C94"/>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6DAB"/>
    <w:rsid w:val="003E3863"/>
    <w:rsid w:val="004056B7"/>
    <w:rsid w:val="00405EDC"/>
    <w:rsid w:val="004129D4"/>
    <w:rsid w:val="00423334"/>
    <w:rsid w:val="00426048"/>
    <w:rsid w:val="004306C3"/>
    <w:rsid w:val="004345EC"/>
    <w:rsid w:val="004449B9"/>
    <w:rsid w:val="00451891"/>
    <w:rsid w:val="00451E98"/>
    <w:rsid w:val="00452409"/>
    <w:rsid w:val="00460985"/>
    <w:rsid w:val="00465515"/>
    <w:rsid w:val="00465D0D"/>
    <w:rsid w:val="004672E8"/>
    <w:rsid w:val="00475548"/>
    <w:rsid w:val="004854EC"/>
    <w:rsid w:val="004939FD"/>
    <w:rsid w:val="00495EBF"/>
    <w:rsid w:val="004A005E"/>
    <w:rsid w:val="004A24A3"/>
    <w:rsid w:val="004B4CD6"/>
    <w:rsid w:val="004B5C8E"/>
    <w:rsid w:val="004C2088"/>
    <w:rsid w:val="004C6C17"/>
    <w:rsid w:val="004D279C"/>
    <w:rsid w:val="004D3578"/>
    <w:rsid w:val="004E0B8F"/>
    <w:rsid w:val="004E213A"/>
    <w:rsid w:val="004E3929"/>
    <w:rsid w:val="004F0988"/>
    <w:rsid w:val="004F3340"/>
    <w:rsid w:val="005108D7"/>
    <w:rsid w:val="00512889"/>
    <w:rsid w:val="00512B7D"/>
    <w:rsid w:val="005211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4C44"/>
    <w:rsid w:val="007E4DBF"/>
    <w:rsid w:val="007E576D"/>
    <w:rsid w:val="007F0F4A"/>
    <w:rsid w:val="007F10C5"/>
    <w:rsid w:val="007F2625"/>
    <w:rsid w:val="007F6623"/>
    <w:rsid w:val="007F6CCA"/>
    <w:rsid w:val="008028A4"/>
    <w:rsid w:val="0080306A"/>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8F145A"/>
    <w:rsid w:val="0090271F"/>
    <w:rsid w:val="00902E23"/>
    <w:rsid w:val="009063D7"/>
    <w:rsid w:val="009114D7"/>
    <w:rsid w:val="0091348E"/>
    <w:rsid w:val="00917CCB"/>
    <w:rsid w:val="00931756"/>
    <w:rsid w:val="00934499"/>
    <w:rsid w:val="0093794D"/>
    <w:rsid w:val="00942EC2"/>
    <w:rsid w:val="00943783"/>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A00604"/>
    <w:rsid w:val="00A04955"/>
    <w:rsid w:val="00A04D18"/>
    <w:rsid w:val="00A07E94"/>
    <w:rsid w:val="00A10AB6"/>
    <w:rsid w:val="00A10F02"/>
    <w:rsid w:val="00A164B4"/>
    <w:rsid w:val="00A23A79"/>
    <w:rsid w:val="00A26956"/>
    <w:rsid w:val="00A27486"/>
    <w:rsid w:val="00A31EC6"/>
    <w:rsid w:val="00A413A4"/>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410AD"/>
    <w:rsid w:val="00B44628"/>
    <w:rsid w:val="00B5317F"/>
    <w:rsid w:val="00B553B0"/>
    <w:rsid w:val="00B64C54"/>
    <w:rsid w:val="00B66CC9"/>
    <w:rsid w:val="00B67C71"/>
    <w:rsid w:val="00B737BB"/>
    <w:rsid w:val="00B85D00"/>
    <w:rsid w:val="00B9117C"/>
    <w:rsid w:val="00B93086"/>
    <w:rsid w:val="00B932CC"/>
    <w:rsid w:val="00BA19ED"/>
    <w:rsid w:val="00BA4B8D"/>
    <w:rsid w:val="00BB4AC0"/>
    <w:rsid w:val="00BC0F7D"/>
    <w:rsid w:val="00BC22E6"/>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72833"/>
    <w:rsid w:val="00C80F1D"/>
    <w:rsid w:val="00C87CE5"/>
    <w:rsid w:val="00C93F40"/>
    <w:rsid w:val="00CA3A34"/>
    <w:rsid w:val="00CA3D0C"/>
    <w:rsid w:val="00CB4AF1"/>
    <w:rsid w:val="00CC3890"/>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44582"/>
    <w:rsid w:val="00E56542"/>
    <w:rsid w:val="00E60BA5"/>
    <w:rsid w:val="00E63DE8"/>
    <w:rsid w:val="00E71416"/>
    <w:rsid w:val="00E77645"/>
    <w:rsid w:val="00E81A68"/>
    <w:rsid w:val="00E905B8"/>
    <w:rsid w:val="00E963A6"/>
    <w:rsid w:val="00EA06FA"/>
    <w:rsid w:val="00EA0CED"/>
    <w:rsid w:val="00EA15B0"/>
    <w:rsid w:val="00EA1704"/>
    <w:rsid w:val="00EA465F"/>
    <w:rsid w:val="00EA5B33"/>
    <w:rsid w:val="00EA5EA7"/>
    <w:rsid w:val="00EB00ED"/>
    <w:rsid w:val="00EB23C6"/>
    <w:rsid w:val="00EC0DD0"/>
    <w:rsid w:val="00EC2E66"/>
    <w:rsid w:val="00EC4A25"/>
    <w:rsid w:val="00ED5CBE"/>
    <w:rsid w:val="00EF096A"/>
    <w:rsid w:val="00EF5101"/>
    <w:rsid w:val="00EF6969"/>
    <w:rsid w:val="00EF6B05"/>
    <w:rsid w:val="00F025A2"/>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9D1"/>
    <w:rsid w:val="00FA015A"/>
    <w:rsid w:val="00FA1266"/>
    <w:rsid w:val="00FA437C"/>
    <w:rsid w:val="00FA7D6D"/>
    <w:rsid w:val="00FA7D9D"/>
    <w:rsid w:val="00FB339E"/>
    <w:rsid w:val="00FB4B59"/>
    <w:rsid w:val="00FC1192"/>
    <w:rsid w:val="00FC5158"/>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openxmlformats.org/officeDocument/2006/relationships/image" Target="media/image3.png"/><Relationship Id="rId107" Type="http://schemas.openxmlformats.org/officeDocument/2006/relationships/image" Target="media/image94.png"/><Relationship Id="rId11" Type="http://schemas.openxmlformats.org/officeDocument/2006/relationships/endnotes" Target="endnotes.xml"/><Relationship Id="rId32" Type="http://schemas.openxmlformats.org/officeDocument/2006/relationships/image" Target="media/image19.emf"/><Relationship Id="rId37" Type="http://schemas.openxmlformats.org/officeDocument/2006/relationships/image" Target="media/image24.tif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emf"/><Relationship Id="rId102" Type="http://schemas.openxmlformats.org/officeDocument/2006/relationships/image" Target="media/image89.png"/><Relationship Id="rId5" Type="http://schemas.openxmlformats.org/officeDocument/2006/relationships/customXml" Target="../customXml/item4.xml"/><Relationship Id="rId90" Type="http://schemas.openxmlformats.org/officeDocument/2006/relationships/image" Target="media/image77.tiff"/><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emf"/><Relationship Id="rId69" Type="http://schemas.openxmlformats.org/officeDocument/2006/relationships/image" Target="media/image56.png"/><Relationship Id="rId80" Type="http://schemas.openxmlformats.org/officeDocument/2006/relationships/image" Target="media/image67.emf"/><Relationship Id="rId85" Type="http://schemas.openxmlformats.org/officeDocument/2006/relationships/image" Target="media/image72.png"/><Relationship Id="rId12" Type="http://schemas.openxmlformats.org/officeDocument/2006/relationships/image" Target="media/image1.jpeg"/><Relationship Id="rId17" Type="http://schemas.openxmlformats.org/officeDocument/2006/relationships/image" Target="media/image4.emf"/><Relationship Id="rId33" Type="http://schemas.openxmlformats.org/officeDocument/2006/relationships/image" Target="media/image20.emf"/><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header" Target="header1.xml"/><Relationship Id="rId54" Type="http://schemas.openxmlformats.org/officeDocument/2006/relationships/image" Target="media/image41.png"/><Relationship Id="rId70" Type="http://schemas.openxmlformats.org/officeDocument/2006/relationships/image" Target="media/image57.tiff"/><Relationship Id="rId75" Type="http://schemas.openxmlformats.org/officeDocument/2006/relationships/image" Target="media/image62.png"/><Relationship Id="rId91" Type="http://schemas.openxmlformats.org/officeDocument/2006/relationships/image" Target="media/image78.tiff"/><Relationship Id="rId96" Type="http://schemas.openxmlformats.org/officeDocument/2006/relationships/image" Target="media/image83.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png"/><Relationship Id="rId10" Type="http://schemas.openxmlformats.org/officeDocument/2006/relationships/footnotes" Target="footnotes.xml"/><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emf"/><Relationship Id="rId86" Type="http://schemas.openxmlformats.org/officeDocument/2006/relationships/image" Target="media/image73.png"/><Relationship Id="rId94" Type="http://schemas.openxmlformats.org/officeDocument/2006/relationships/image" Target="media/image81.tiff"/><Relationship Id="rId99" Type="http://schemas.openxmlformats.org/officeDocument/2006/relationships/image" Target="media/image86.emf"/><Relationship Id="rId101" Type="http://schemas.openxmlformats.org/officeDocument/2006/relationships/image" Target="media/image88.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footer" Target="footer1.xml"/><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7" Type="http://schemas.openxmlformats.org/officeDocument/2006/relationships/styles" Target="styles.xml"/><Relationship Id="rId71" Type="http://schemas.openxmlformats.org/officeDocument/2006/relationships/image" Target="media/image58.emf"/><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tiff"/><Relationship Id="rId110" Type="http://schemas.openxmlformats.org/officeDocument/2006/relationships/fontTable" Target="fontTable.xml"/><Relationship Id="rId61" Type="http://schemas.openxmlformats.org/officeDocument/2006/relationships/image" Target="media/image48.emf"/><Relationship Id="rId82" Type="http://schemas.openxmlformats.org/officeDocument/2006/relationships/image" Target="media/image69.png"/><Relationship Id="rId19" Type="http://schemas.openxmlformats.org/officeDocument/2006/relationships/image" Target="media/image6.emf"/><Relationship Id="rId14" Type="http://schemas.openxmlformats.org/officeDocument/2006/relationships/hyperlink" Target="http://www.3gpp.org/DynaReport/21801.htm" TargetMode="External"/><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tiff"/><Relationship Id="rId93" Type="http://schemas.openxmlformats.org/officeDocument/2006/relationships/image" Target="media/image80.png"/><Relationship Id="rId98" Type="http://schemas.openxmlformats.org/officeDocument/2006/relationships/image" Target="media/image85.emf"/><Relationship Id="rId3" Type="http://schemas.openxmlformats.org/officeDocument/2006/relationships/customXml" Target="../customXml/item2.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41</TotalTime>
  <Pages>117</Pages>
  <Words>35982</Words>
  <Characters>205098</Characters>
  <Application>Microsoft Office Word</Application>
  <DocSecurity>0</DocSecurity>
  <Lines>1709</Lines>
  <Paragraphs>481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240599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57</cp:revision>
  <cp:lastPrinted>2019-02-25T14:05:00Z</cp:lastPrinted>
  <dcterms:created xsi:type="dcterms:W3CDTF">2021-06-04T07:49:00Z</dcterms:created>
  <dcterms:modified xsi:type="dcterms:W3CDTF">2021-09-03T03:32:00Z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